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6A6" w:rsidRPr="00F57DF6" w:rsidRDefault="00834C35" w:rsidP="00B366D8">
      <w:pPr>
        <w:pStyle w:val="123"/>
        <w:jc w:val="center"/>
        <w:outlineLvl w:val="0"/>
        <w:rPr>
          <w:rFonts w:ascii="Times New Roman" w:hAnsi="Times New Roman"/>
          <w:szCs w:val="28"/>
          <w:u w:val="single"/>
        </w:rPr>
      </w:pPr>
      <w:r w:rsidRPr="00F57DF6">
        <w:rPr>
          <w:rFonts w:ascii="Times New Roman" w:hAnsi="Times New Roman"/>
          <w:szCs w:val="28"/>
          <w:u w:val="single"/>
        </w:rPr>
        <w:t>ОБЩИНА МАДЖАРОВО,</w:t>
      </w:r>
      <w:r w:rsidR="00D35D12" w:rsidRPr="004D2C6C">
        <w:rPr>
          <w:rFonts w:ascii="Times New Roman" w:hAnsi="Times New Roman"/>
          <w:szCs w:val="28"/>
          <w:u w:val="single"/>
          <w:lang w:val="ru-RU"/>
        </w:rPr>
        <w:t xml:space="preserve"> </w:t>
      </w:r>
      <w:r w:rsidRPr="00F57DF6">
        <w:rPr>
          <w:rFonts w:ascii="Times New Roman" w:hAnsi="Times New Roman"/>
          <w:szCs w:val="28"/>
          <w:u w:val="single"/>
        </w:rPr>
        <w:t>ОБЛАСТ</w:t>
      </w:r>
      <w:r w:rsidR="00713A40" w:rsidRPr="00713A40">
        <w:rPr>
          <w:rFonts w:ascii="Times New Roman" w:hAnsi="Times New Roman"/>
          <w:szCs w:val="28"/>
          <w:u w:val="single"/>
        </w:rPr>
        <w:t xml:space="preserve"> </w:t>
      </w:r>
      <w:r w:rsidR="00713A40" w:rsidRPr="00F57DF6">
        <w:rPr>
          <w:rFonts w:ascii="Times New Roman" w:hAnsi="Times New Roman"/>
          <w:szCs w:val="28"/>
          <w:u w:val="single"/>
        </w:rPr>
        <w:t>ХАСКОВ</w:t>
      </w:r>
      <w:r w:rsidR="00713A40">
        <w:rPr>
          <w:rFonts w:ascii="Times New Roman" w:hAnsi="Times New Roman"/>
          <w:szCs w:val="28"/>
          <w:u w:val="single"/>
        </w:rPr>
        <w:t>О</w:t>
      </w:r>
    </w:p>
    <w:p w:rsidR="005576A6" w:rsidRPr="00F57DF6" w:rsidRDefault="005576A6">
      <w:pPr>
        <w:pStyle w:val="123"/>
        <w:rPr>
          <w:rFonts w:ascii="Times New Roman" w:hAnsi="Times New Roman"/>
          <w:szCs w:val="28"/>
        </w:rPr>
      </w:pPr>
    </w:p>
    <w:p w:rsidR="008721F1" w:rsidRPr="00F57DF6" w:rsidRDefault="008721F1">
      <w:pPr>
        <w:pStyle w:val="123"/>
        <w:rPr>
          <w:rFonts w:ascii="Times New Roman" w:hAnsi="Times New Roman"/>
          <w:szCs w:val="28"/>
        </w:rPr>
      </w:pPr>
      <w:r w:rsidRPr="00F57DF6">
        <w:rPr>
          <w:rFonts w:ascii="Times New Roman" w:hAnsi="Times New Roman"/>
          <w:szCs w:val="28"/>
        </w:rPr>
        <w:t xml:space="preserve">                     </w:t>
      </w:r>
    </w:p>
    <w:p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</w:t>
      </w:r>
      <w:r w:rsidRPr="00F57DF6">
        <w:rPr>
          <w:rFonts w:ascii="Times New Roman" w:hAnsi="Times New Roman"/>
          <w:szCs w:val="28"/>
        </w:rPr>
        <w:t xml:space="preserve">              </w:t>
      </w:r>
      <w:r w:rsidRPr="004D2C6C">
        <w:rPr>
          <w:rFonts w:ascii="Times New Roman" w:hAnsi="Times New Roman"/>
          <w:szCs w:val="28"/>
          <w:lang w:val="ru-RU"/>
        </w:rPr>
        <w:t xml:space="preserve">       </w:t>
      </w:r>
      <w:r w:rsidRPr="00F57DF6">
        <w:rPr>
          <w:rFonts w:ascii="Times New Roman" w:hAnsi="Times New Roman"/>
          <w:szCs w:val="28"/>
        </w:rPr>
        <w:t xml:space="preserve">       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4D5B52" w:rsidRPr="00F57DF6">
        <w:rPr>
          <w:rFonts w:ascii="Times New Roman" w:hAnsi="Times New Roman"/>
          <w:szCs w:val="28"/>
        </w:rPr>
        <w:t xml:space="preserve">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4C3FA5" w:rsidRPr="00F57DF6">
        <w:rPr>
          <w:rFonts w:ascii="Times New Roman" w:hAnsi="Times New Roman"/>
          <w:szCs w:val="28"/>
        </w:rPr>
        <w:t xml:space="preserve"> </w:t>
      </w:r>
      <w:r w:rsidR="00D94C91">
        <w:rPr>
          <w:rFonts w:ascii="Times New Roman" w:hAnsi="Times New Roman"/>
          <w:szCs w:val="28"/>
        </w:rPr>
        <w:t xml:space="preserve"> </w:t>
      </w:r>
      <w:r w:rsidR="004C3FA5" w:rsidRPr="00F57DF6">
        <w:rPr>
          <w:rFonts w:ascii="Times New Roman" w:hAnsi="Times New Roman"/>
          <w:szCs w:val="28"/>
        </w:rPr>
        <w:t xml:space="preserve"> </w:t>
      </w:r>
      <w:r w:rsidRPr="00F57DF6">
        <w:rPr>
          <w:rFonts w:ascii="Times New Roman" w:hAnsi="Times New Roman"/>
          <w:szCs w:val="28"/>
        </w:rPr>
        <w:t>ДО ЧЛЕНОВЕТЕ НА</w:t>
      </w:r>
    </w:p>
    <w:p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    </w:t>
      </w:r>
      <w:r w:rsidRPr="00F57DF6">
        <w:rPr>
          <w:rFonts w:ascii="Times New Roman" w:hAnsi="Times New Roman"/>
          <w:szCs w:val="28"/>
        </w:rPr>
        <w:t xml:space="preserve">             </w:t>
      </w:r>
      <w:r w:rsidRPr="004D2C6C">
        <w:rPr>
          <w:rFonts w:ascii="Times New Roman" w:hAnsi="Times New Roman"/>
          <w:szCs w:val="28"/>
          <w:lang w:val="ru-RU"/>
        </w:rPr>
        <w:t xml:space="preserve">   </w:t>
      </w:r>
      <w:r w:rsidRPr="00F57DF6">
        <w:rPr>
          <w:rFonts w:ascii="Times New Roman" w:hAnsi="Times New Roman"/>
          <w:szCs w:val="28"/>
        </w:rPr>
        <w:t xml:space="preserve">         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D35D12" w:rsidRPr="004D2C6C">
        <w:rPr>
          <w:rFonts w:ascii="Times New Roman" w:hAnsi="Times New Roman"/>
          <w:szCs w:val="28"/>
          <w:lang w:val="ru-RU"/>
        </w:rPr>
        <w:t xml:space="preserve">        </w:t>
      </w:r>
      <w:r w:rsidRPr="00F57DF6">
        <w:rPr>
          <w:rFonts w:ascii="Times New Roman" w:hAnsi="Times New Roman"/>
          <w:szCs w:val="28"/>
        </w:rPr>
        <w:t>ОБЩИНСКИ СЪВЕТ</w:t>
      </w:r>
    </w:p>
    <w:p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      </w:t>
      </w:r>
      <w:r w:rsidRPr="00F57DF6">
        <w:rPr>
          <w:rFonts w:ascii="Times New Roman" w:hAnsi="Times New Roman"/>
          <w:szCs w:val="28"/>
        </w:rPr>
        <w:t xml:space="preserve">                      </w:t>
      </w:r>
      <w:r w:rsidRPr="004D2C6C">
        <w:rPr>
          <w:rFonts w:ascii="Times New Roman" w:hAnsi="Times New Roman"/>
          <w:szCs w:val="28"/>
          <w:lang w:val="ru-RU"/>
        </w:rPr>
        <w:t xml:space="preserve"> </w:t>
      </w:r>
      <w:r w:rsidR="0094559D" w:rsidRPr="004D2C6C">
        <w:rPr>
          <w:rFonts w:ascii="Times New Roman" w:hAnsi="Times New Roman"/>
          <w:szCs w:val="28"/>
          <w:lang w:val="ru-RU"/>
        </w:rPr>
        <w:t xml:space="preserve">  </w:t>
      </w:r>
      <w:r w:rsidR="00E966F1">
        <w:rPr>
          <w:rFonts w:ascii="Times New Roman" w:hAnsi="Times New Roman"/>
          <w:szCs w:val="28"/>
          <w:lang w:val="ru-RU"/>
        </w:rPr>
        <w:t xml:space="preserve">     </w:t>
      </w:r>
      <w:r w:rsidR="00E966F1">
        <w:rPr>
          <w:rFonts w:ascii="Times New Roman" w:hAnsi="Times New Roman"/>
          <w:szCs w:val="28"/>
          <w:lang w:val="en-US"/>
        </w:rPr>
        <w:t xml:space="preserve"> </w:t>
      </w:r>
      <w:r w:rsidR="00E966F1">
        <w:rPr>
          <w:rFonts w:ascii="Times New Roman" w:hAnsi="Times New Roman"/>
          <w:szCs w:val="28"/>
        </w:rPr>
        <w:t>Гр.</w:t>
      </w:r>
      <w:r w:rsidRPr="00F57DF6">
        <w:rPr>
          <w:rFonts w:ascii="Times New Roman" w:hAnsi="Times New Roman"/>
          <w:szCs w:val="28"/>
        </w:rPr>
        <w:t>МАДЖАРОВО</w:t>
      </w:r>
    </w:p>
    <w:p w:rsidR="009B40FB" w:rsidRPr="00F57DF6" w:rsidRDefault="009B40FB" w:rsidP="009B40FB">
      <w:pPr>
        <w:pStyle w:val="123"/>
        <w:jc w:val="center"/>
        <w:rPr>
          <w:rFonts w:ascii="Times New Roman" w:hAnsi="Times New Roman"/>
          <w:szCs w:val="28"/>
        </w:rPr>
      </w:pPr>
    </w:p>
    <w:p w:rsidR="009B40FB" w:rsidRPr="00F57DF6" w:rsidRDefault="009B40FB" w:rsidP="009B40FB">
      <w:pPr>
        <w:pStyle w:val="123"/>
        <w:rPr>
          <w:rFonts w:ascii="Times New Roman" w:hAnsi="Times New Roman"/>
          <w:szCs w:val="28"/>
        </w:rPr>
      </w:pPr>
    </w:p>
    <w:p w:rsidR="009B40FB" w:rsidRPr="00F57DF6" w:rsidRDefault="009B40FB" w:rsidP="009B40FB">
      <w:pPr>
        <w:pStyle w:val="123"/>
        <w:rPr>
          <w:rFonts w:ascii="Times New Roman" w:hAnsi="Times New Roman"/>
          <w:szCs w:val="28"/>
        </w:rPr>
      </w:pPr>
    </w:p>
    <w:p w:rsidR="009B40FB" w:rsidRPr="00F57DF6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</w:p>
    <w:p w:rsidR="009B40FB" w:rsidRPr="00713A40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  <w:r w:rsidRPr="00713A40">
        <w:rPr>
          <w:rFonts w:ascii="Times New Roman" w:hAnsi="Times New Roman"/>
          <w:b/>
          <w:szCs w:val="28"/>
        </w:rPr>
        <w:t>Д О К Л А Д Н А      З А П И С К А</w:t>
      </w:r>
    </w:p>
    <w:p w:rsidR="00D35D12" w:rsidRPr="004737FB" w:rsidRDefault="00D35D12" w:rsidP="004A47B9">
      <w:pPr>
        <w:pStyle w:val="123"/>
        <w:jc w:val="center"/>
        <w:rPr>
          <w:rFonts w:ascii="Times New Roman" w:hAnsi="Times New Roman"/>
          <w:szCs w:val="28"/>
          <w:lang w:val="ru-RU"/>
        </w:rPr>
      </w:pPr>
    </w:p>
    <w:p w:rsidR="009B40FB" w:rsidRPr="00713A40" w:rsidRDefault="009B40FB" w:rsidP="00B366D8">
      <w:pPr>
        <w:pStyle w:val="123"/>
        <w:jc w:val="center"/>
        <w:outlineLvl w:val="0"/>
        <w:rPr>
          <w:rFonts w:ascii="Times New Roman" w:hAnsi="Times New Roman"/>
          <w:sz w:val="24"/>
          <w:szCs w:val="24"/>
        </w:rPr>
      </w:pPr>
      <w:r w:rsidRPr="00713A40">
        <w:rPr>
          <w:rFonts w:ascii="Times New Roman" w:hAnsi="Times New Roman"/>
          <w:sz w:val="24"/>
          <w:szCs w:val="24"/>
        </w:rPr>
        <w:t>ОТ</w:t>
      </w:r>
    </w:p>
    <w:p w:rsidR="009B40FB" w:rsidRPr="00F57DF6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</w:p>
    <w:p w:rsidR="009B40FB" w:rsidRPr="00713A40" w:rsidRDefault="00796834" w:rsidP="004A47B9">
      <w:pPr>
        <w:pStyle w:val="12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Ерджан Юсуф</w:t>
      </w:r>
      <w:r w:rsidR="009B40FB" w:rsidRPr="00713A40">
        <w:rPr>
          <w:rFonts w:ascii="Times New Roman" w:hAnsi="Times New Roman"/>
          <w:sz w:val="24"/>
          <w:szCs w:val="24"/>
        </w:rPr>
        <w:t>–</w:t>
      </w:r>
      <w:r w:rsidR="00D35D12" w:rsidRPr="00713A4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B40FB" w:rsidRPr="00713A40">
        <w:rPr>
          <w:rFonts w:ascii="Times New Roman" w:hAnsi="Times New Roman"/>
          <w:sz w:val="24"/>
          <w:szCs w:val="24"/>
        </w:rPr>
        <w:t>кмет на община Маджарово</w:t>
      </w:r>
    </w:p>
    <w:p w:rsidR="009B40FB" w:rsidRPr="00713A40" w:rsidRDefault="009B40FB" w:rsidP="009B40FB">
      <w:pPr>
        <w:pStyle w:val="123"/>
        <w:jc w:val="center"/>
        <w:rPr>
          <w:rFonts w:ascii="Times New Roman" w:hAnsi="Times New Roman"/>
          <w:sz w:val="24"/>
          <w:szCs w:val="24"/>
        </w:rPr>
      </w:pPr>
    </w:p>
    <w:p w:rsidR="003B53A3" w:rsidRPr="00713A40" w:rsidRDefault="003B53A3">
      <w:pPr>
        <w:pStyle w:val="123"/>
        <w:rPr>
          <w:rFonts w:ascii="Times New Roman" w:hAnsi="Times New Roman"/>
          <w:sz w:val="24"/>
          <w:szCs w:val="24"/>
          <w:lang w:val="ru-RU"/>
        </w:rPr>
      </w:pPr>
    </w:p>
    <w:p w:rsidR="00713A40" w:rsidRPr="00713A40" w:rsidRDefault="00713A40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8721F1" w:rsidRPr="00713A40" w:rsidRDefault="004C3FA5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713A40">
        <w:rPr>
          <w:rFonts w:ascii="Times New Roman" w:hAnsi="Times New Roman"/>
          <w:sz w:val="24"/>
          <w:szCs w:val="24"/>
        </w:rPr>
        <w:t xml:space="preserve">         </w:t>
      </w:r>
      <w:r w:rsidR="00713A40">
        <w:rPr>
          <w:rFonts w:ascii="Times New Roman" w:hAnsi="Times New Roman"/>
          <w:sz w:val="24"/>
          <w:szCs w:val="24"/>
        </w:rPr>
        <w:t xml:space="preserve">  </w:t>
      </w:r>
      <w:r w:rsidRPr="00713A40">
        <w:rPr>
          <w:rFonts w:ascii="Times New Roman" w:hAnsi="Times New Roman"/>
          <w:sz w:val="24"/>
          <w:szCs w:val="24"/>
        </w:rPr>
        <w:t xml:space="preserve">Уважаеми общински </w:t>
      </w:r>
      <w:proofErr w:type="spellStart"/>
      <w:r w:rsidRPr="00713A40">
        <w:rPr>
          <w:rFonts w:ascii="Times New Roman" w:hAnsi="Times New Roman"/>
          <w:sz w:val="24"/>
          <w:szCs w:val="24"/>
        </w:rPr>
        <w:t>съветници</w:t>
      </w:r>
      <w:proofErr w:type="spellEnd"/>
      <w:r w:rsidRPr="00713A40">
        <w:rPr>
          <w:rFonts w:ascii="Times New Roman" w:hAnsi="Times New Roman"/>
          <w:sz w:val="24"/>
          <w:szCs w:val="24"/>
        </w:rPr>
        <w:t>,</w:t>
      </w:r>
    </w:p>
    <w:p w:rsidR="00C10549" w:rsidRPr="00713A40" w:rsidRDefault="00C10549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05516A" w:rsidRDefault="00873E57" w:rsidP="00621534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274509">
        <w:rPr>
          <w:rFonts w:ascii="Times New Roman" w:hAnsi="Times New Roman"/>
          <w:sz w:val="24"/>
          <w:szCs w:val="24"/>
        </w:rPr>
        <w:t xml:space="preserve">Във </w:t>
      </w:r>
      <w:r>
        <w:rPr>
          <w:rFonts w:ascii="Times New Roman" w:hAnsi="Times New Roman"/>
          <w:sz w:val="24"/>
          <w:szCs w:val="24"/>
        </w:rPr>
        <w:t xml:space="preserve">връзка със сключен Договор </w:t>
      </w:r>
      <w:r w:rsidRPr="00C12E17">
        <w:rPr>
          <w:rFonts w:ascii="Times New Roman" w:hAnsi="Times New Roman"/>
          <w:b/>
          <w:sz w:val="24"/>
          <w:szCs w:val="24"/>
        </w:rPr>
        <w:t>№</w:t>
      </w:r>
      <w:r w:rsidRPr="00C12E17">
        <w:rPr>
          <w:rFonts w:ascii="Times New Roman" w:hAnsi="Times New Roman"/>
          <w:b/>
          <w:sz w:val="24"/>
          <w:szCs w:val="24"/>
          <w:lang w:val="en-US"/>
        </w:rPr>
        <w:t>BG05SFPR002-2.00</w:t>
      </w:r>
      <w:r w:rsidR="008F25A7">
        <w:rPr>
          <w:rFonts w:ascii="Times New Roman" w:hAnsi="Times New Roman"/>
          <w:b/>
          <w:sz w:val="24"/>
          <w:szCs w:val="24"/>
          <w:lang w:val="en-US"/>
        </w:rPr>
        <w:t>5</w:t>
      </w:r>
      <w:r w:rsidR="00AE53CE">
        <w:rPr>
          <w:rFonts w:ascii="Times New Roman" w:hAnsi="Times New Roman"/>
          <w:b/>
          <w:sz w:val="24"/>
          <w:szCs w:val="24"/>
          <w:lang w:val="en-US"/>
        </w:rPr>
        <w:t>-0011-</w:t>
      </w:r>
      <w:r w:rsidR="00AE53CE">
        <w:rPr>
          <w:rFonts w:ascii="Times New Roman" w:hAnsi="Times New Roman"/>
          <w:b/>
          <w:sz w:val="24"/>
          <w:szCs w:val="24"/>
        </w:rPr>
        <w:t>С01</w:t>
      </w:r>
      <w:r w:rsidRPr="00873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AE53CE">
        <w:rPr>
          <w:rFonts w:ascii="Times New Roman" w:hAnsi="Times New Roman"/>
          <w:sz w:val="24"/>
          <w:szCs w:val="24"/>
          <w:u w:val="single"/>
        </w:rPr>
        <w:t>09.01.2023г</w:t>
      </w:r>
      <w:r w:rsidRPr="00AE53CE">
        <w:rPr>
          <w:rFonts w:ascii="Times New Roman" w:hAnsi="Times New Roman"/>
          <w:sz w:val="24"/>
          <w:szCs w:val="24"/>
        </w:rPr>
        <w:t>. между община Маджарово и Министерство на труда и социалната политика</w:t>
      </w:r>
      <w:r w:rsidR="00274509" w:rsidRPr="00AE53CE">
        <w:rPr>
          <w:rFonts w:ascii="Times New Roman" w:hAnsi="Times New Roman"/>
          <w:sz w:val="24"/>
          <w:szCs w:val="24"/>
        </w:rPr>
        <w:t>,</w:t>
      </w:r>
      <w:r w:rsidRPr="00AE53CE">
        <w:rPr>
          <w:rFonts w:ascii="Times New Roman" w:hAnsi="Times New Roman"/>
          <w:sz w:val="24"/>
          <w:szCs w:val="24"/>
        </w:rPr>
        <w:t xml:space="preserve"> за предоставяне</w:t>
      </w:r>
      <w:r>
        <w:rPr>
          <w:rFonts w:ascii="Times New Roman" w:hAnsi="Times New Roman"/>
          <w:sz w:val="24"/>
          <w:szCs w:val="24"/>
        </w:rPr>
        <w:t xml:space="preserve"> на безвъзмездна финансова помощ по Програма „Развитие на човешките ресурси” 2021-2027 – проект „</w:t>
      </w:r>
      <w:r w:rsidR="00C43043">
        <w:rPr>
          <w:rFonts w:ascii="Times New Roman" w:hAnsi="Times New Roman"/>
          <w:sz w:val="24"/>
          <w:szCs w:val="24"/>
        </w:rPr>
        <w:t>Шанс за достоен живот на хората в неравностойно положение от община Маджарово</w:t>
      </w:r>
      <w:r>
        <w:rPr>
          <w:rFonts w:ascii="Times New Roman" w:hAnsi="Times New Roman"/>
          <w:sz w:val="24"/>
          <w:szCs w:val="24"/>
        </w:rPr>
        <w:t xml:space="preserve">” са необходими средства </w:t>
      </w:r>
      <w:r w:rsidR="00274509">
        <w:rPr>
          <w:rFonts w:ascii="Times New Roman" w:hAnsi="Times New Roman"/>
          <w:sz w:val="24"/>
          <w:szCs w:val="24"/>
        </w:rPr>
        <w:t>за изпълнението на дейностите заложени в проекта</w:t>
      </w:r>
      <w:r w:rsidR="00274509" w:rsidRPr="0003259E">
        <w:rPr>
          <w:rFonts w:ascii="Times New Roman" w:hAnsi="Times New Roman"/>
          <w:sz w:val="24"/>
          <w:szCs w:val="24"/>
        </w:rPr>
        <w:t>.</w:t>
      </w:r>
      <w:r w:rsidR="00274509">
        <w:rPr>
          <w:rFonts w:ascii="Times New Roman" w:hAnsi="Times New Roman"/>
          <w:sz w:val="24"/>
          <w:szCs w:val="24"/>
        </w:rPr>
        <w:t xml:space="preserve"> За тази цел е необходимо да бъдат използвани временно бюджетни средства, които ще бъдат възстановени след верифициране на разходите от Управляващия орган – </w:t>
      </w:r>
      <w:r w:rsidR="00274509" w:rsidRPr="00AE53CE">
        <w:rPr>
          <w:rFonts w:ascii="Times New Roman" w:hAnsi="Times New Roman"/>
          <w:sz w:val="24"/>
          <w:szCs w:val="24"/>
        </w:rPr>
        <w:t>Министерство на труда и социалната политика</w:t>
      </w:r>
      <w:r w:rsidR="00274509">
        <w:rPr>
          <w:rFonts w:ascii="Times New Roman" w:hAnsi="Times New Roman"/>
          <w:sz w:val="24"/>
          <w:szCs w:val="24"/>
        </w:rPr>
        <w:t>.</w:t>
      </w:r>
      <w:r w:rsidR="00411805">
        <w:rPr>
          <w:rFonts w:ascii="Times New Roman" w:hAnsi="Times New Roman"/>
          <w:sz w:val="24"/>
          <w:szCs w:val="24"/>
        </w:rPr>
        <w:t xml:space="preserve"> Във тази връзка</w:t>
      </w:r>
    </w:p>
    <w:p w:rsidR="0005516A" w:rsidRDefault="0005516A" w:rsidP="00621534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0A0AB9" w:rsidRPr="000D18AA" w:rsidRDefault="000D18AA" w:rsidP="000D18AA">
      <w:pPr>
        <w:jc w:val="both"/>
        <w:rPr>
          <w:color w:val="FF0000"/>
          <w:sz w:val="24"/>
          <w:szCs w:val="24"/>
        </w:rPr>
      </w:pPr>
      <w:r>
        <w:rPr>
          <w:b/>
          <w:sz w:val="28"/>
          <w:szCs w:val="28"/>
          <w:lang w:val="bg-BG"/>
        </w:rPr>
        <w:tab/>
      </w:r>
      <w:r w:rsidR="00441D77" w:rsidRPr="00441D77">
        <w:rPr>
          <w:sz w:val="28"/>
          <w:szCs w:val="28"/>
          <w:lang w:val="bg-BG"/>
        </w:rPr>
        <w:t>П</w:t>
      </w:r>
      <w:r w:rsidRPr="00441D77">
        <w:rPr>
          <w:sz w:val="24"/>
          <w:szCs w:val="24"/>
          <w:lang w:val="bg-BG"/>
        </w:rPr>
        <w:t>р</w:t>
      </w:r>
      <w:r>
        <w:rPr>
          <w:sz w:val="24"/>
          <w:szCs w:val="24"/>
          <w:lang w:val="bg-BG"/>
        </w:rPr>
        <w:t>едлагам Общински съвет – гр.Маджарово да вземе следното</w:t>
      </w:r>
      <w:r w:rsidR="000A0AB9" w:rsidRPr="000D18AA">
        <w:rPr>
          <w:color w:val="FF0000"/>
          <w:sz w:val="24"/>
          <w:szCs w:val="24"/>
        </w:rPr>
        <w:t xml:space="preserve">                                            </w:t>
      </w:r>
    </w:p>
    <w:p w:rsidR="000A0AB9" w:rsidRPr="000D18AA" w:rsidRDefault="000A0AB9" w:rsidP="00A520C8">
      <w:pPr>
        <w:pStyle w:val="12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41D77" w:rsidRDefault="00441D77" w:rsidP="000D18AA">
      <w:pPr>
        <w:pStyle w:val="123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0A0AB9" w:rsidRPr="000477E0" w:rsidRDefault="000A0AB9" w:rsidP="000D18AA">
      <w:pPr>
        <w:pStyle w:val="123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11805">
        <w:rPr>
          <w:rFonts w:ascii="Times New Roman" w:hAnsi="Times New Roman"/>
          <w:b/>
          <w:sz w:val="24"/>
          <w:szCs w:val="24"/>
        </w:rPr>
        <w:t>Р Е Ш Е Н И Е :</w:t>
      </w:r>
    </w:p>
    <w:p w:rsidR="000A0AB9" w:rsidRPr="000477E0" w:rsidRDefault="000A0AB9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3D3A94" w:rsidRDefault="003D3A94" w:rsidP="003D3A94">
      <w:pPr>
        <w:pStyle w:val="123"/>
        <w:ind w:firstLine="720"/>
        <w:jc w:val="both"/>
        <w:rPr>
          <w:rFonts w:ascii="Times New Roman" w:hAnsi="Times New Roman"/>
          <w:sz w:val="24"/>
          <w:szCs w:val="24"/>
        </w:rPr>
      </w:pPr>
      <w:r w:rsidRPr="000477E0">
        <w:rPr>
          <w:rFonts w:ascii="Times New Roman" w:hAnsi="Times New Roman"/>
          <w:sz w:val="24"/>
          <w:szCs w:val="24"/>
        </w:rPr>
        <w:t xml:space="preserve">  На основание</w:t>
      </w:r>
      <w:r w:rsidRPr="000477E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477E0">
        <w:rPr>
          <w:rFonts w:ascii="Times New Roman" w:hAnsi="Times New Roman"/>
          <w:sz w:val="24"/>
          <w:szCs w:val="24"/>
        </w:rPr>
        <w:t>чл.21, ал.</w:t>
      </w:r>
      <w:r w:rsidR="0089488D">
        <w:rPr>
          <w:rFonts w:ascii="Times New Roman" w:hAnsi="Times New Roman"/>
          <w:sz w:val="24"/>
          <w:szCs w:val="24"/>
          <w:lang w:val="en-US"/>
        </w:rPr>
        <w:t>1</w:t>
      </w:r>
      <w:r w:rsidR="0089488D">
        <w:rPr>
          <w:rFonts w:ascii="Times New Roman" w:hAnsi="Times New Roman"/>
          <w:sz w:val="24"/>
          <w:szCs w:val="24"/>
        </w:rPr>
        <w:t>, т.10 и ал.2</w:t>
      </w:r>
      <w:r w:rsidR="00C95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477E0">
        <w:rPr>
          <w:rFonts w:ascii="Times New Roman" w:hAnsi="Times New Roman"/>
          <w:sz w:val="24"/>
          <w:szCs w:val="24"/>
        </w:rPr>
        <w:t>от ЗМСМА</w:t>
      </w:r>
      <w:r w:rsidRPr="000477E0">
        <w:rPr>
          <w:rFonts w:ascii="Times New Roman" w:hAnsi="Times New Roman"/>
          <w:sz w:val="24"/>
          <w:szCs w:val="24"/>
          <w:lang w:val="en-US"/>
        </w:rPr>
        <w:t>,</w:t>
      </w:r>
      <w:r w:rsidR="00B4691D" w:rsidRPr="000477E0">
        <w:rPr>
          <w:rFonts w:ascii="Times New Roman" w:hAnsi="Times New Roman"/>
          <w:sz w:val="24"/>
          <w:szCs w:val="24"/>
        </w:rPr>
        <w:t xml:space="preserve"> </w:t>
      </w:r>
      <w:r w:rsidR="0089488D">
        <w:rPr>
          <w:rFonts w:ascii="Times New Roman" w:hAnsi="Times New Roman"/>
          <w:sz w:val="24"/>
          <w:szCs w:val="24"/>
        </w:rPr>
        <w:t xml:space="preserve">във връзка с чл.104, ал.1, т.4 и т.5, ал.2 и ал.4 </w:t>
      </w:r>
      <w:r w:rsidRPr="000477E0">
        <w:rPr>
          <w:rFonts w:ascii="Times New Roman" w:hAnsi="Times New Roman"/>
          <w:sz w:val="24"/>
          <w:szCs w:val="24"/>
        </w:rPr>
        <w:t>от Закона за публичните финанси,</w:t>
      </w:r>
      <w:r w:rsidR="007F6585" w:rsidRPr="000477E0">
        <w:rPr>
          <w:rFonts w:ascii="Times New Roman" w:hAnsi="Times New Roman"/>
          <w:sz w:val="24"/>
          <w:szCs w:val="24"/>
        </w:rPr>
        <w:t xml:space="preserve"> </w:t>
      </w:r>
      <w:r w:rsidR="0089488D">
        <w:rPr>
          <w:rFonts w:ascii="Times New Roman" w:hAnsi="Times New Roman"/>
          <w:sz w:val="24"/>
          <w:szCs w:val="24"/>
        </w:rPr>
        <w:t>и докладна записка от Кмета на община Маджарово,</w:t>
      </w:r>
    </w:p>
    <w:p w:rsidR="000D1375" w:rsidRPr="008700D3" w:rsidRDefault="00864F33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8700D3">
        <w:rPr>
          <w:rFonts w:ascii="Times New Roman" w:hAnsi="Times New Roman"/>
          <w:sz w:val="24"/>
          <w:szCs w:val="24"/>
        </w:rPr>
        <w:t xml:space="preserve">     </w:t>
      </w:r>
      <w:r w:rsidR="00DC75FF" w:rsidRPr="008700D3">
        <w:rPr>
          <w:rFonts w:ascii="Times New Roman" w:hAnsi="Times New Roman"/>
          <w:sz w:val="24"/>
          <w:szCs w:val="24"/>
        </w:rPr>
        <w:t xml:space="preserve">  </w:t>
      </w:r>
      <w:r w:rsidRPr="008700D3">
        <w:rPr>
          <w:rFonts w:ascii="Times New Roman" w:hAnsi="Times New Roman"/>
          <w:sz w:val="24"/>
          <w:szCs w:val="24"/>
        </w:rPr>
        <w:t xml:space="preserve">  </w:t>
      </w:r>
      <w:r w:rsidR="00D435AE" w:rsidRPr="008700D3">
        <w:rPr>
          <w:rFonts w:ascii="Times New Roman" w:hAnsi="Times New Roman"/>
          <w:sz w:val="24"/>
          <w:szCs w:val="24"/>
        </w:rPr>
        <w:t xml:space="preserve">              </w:t>
      </w:r>
      <w:r w:rsidR="00F92DD3" w:rsidRPr="008700D3">
        <w:rPr>
          <w:rFonts w:ascii="Times New Roman" w:hAnsi="Times New Roman"/>
          <w:sz w:val="24"/>
          <w:szCs w:val="24"/>
        </w:rPr>
        <w:t xml:space="preserve">    </w:t>
      </w:r>
      <w:r w:rsidR="000D1375" w:rsidRPr="008700D3">
        <w:rPr>
          <w:rFonts w:ascii="Times New Roman" w:hAnsi="Times New Roman"/>
          <w:sz w:val="24"/>
          <w:szCs w:val="24"/>
        </w:rPr>
        <w:t xml:space="preserve">     </w:t>
      </w:r>
    </w:p>
    <w:p w:rsidR="008700D3" w:rsidRDefault="006C7BA5" w:rsidP="008700D3">
      <w:pPr>
        <w:pStyle w:val="1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51077">
        <w:rPr>
          <w:rFonts w:ascii="Times New Roman" w:hAnsi="Times New Roman"/>
          <w:sz w:val="24"/>
          <w:szCs w:val="24"/>
        </w:rPr>
        <w:t>Общински съвет - Маджарово д</w:t>
      </w:r>
      <w:r w:rsidR="002F57F4">
        <w:rPr>
          <w:rFonts w:ascii="Times New Roman" w:hAnsi="Times New Roman"/>
          <w:sz w:val="24"/>
          <w:szCs w:val="24"/>
        </w:rPr>
        <w:t xml:space="preserve">ава съгласие за заемообразно предоставяне на средства от бюджета на община Маджарово с цел разплащане на разходи по Договор за предоставяне на безвъзмездна финансова помощ </w:t>
      </w:r>
      <w:r w:rsidR="00C43043" w:rsidRPr="00C12E17">
        <w:rPr>
          <w:rFonts w:ascii="Times New Roman" w:hAnsi="Times New Roman"/>
          <w:b/>
          <w:sz w:val="24"/>
          <w:szCs w:val="24"/>
        </w:rPr>
        <w:t>№</w:t>
      </w:r>
      <w:r w:rsidR="00C43043" w:rsidRPr="00C12E17">
        <w:rPr>
          <w:rFonts w:ascii="Times New Roman" w:hAnsi="Times New Roman"/>
          <w:b/>
          <w:sz w:val="24"/>
          <w:szCs w:val="24"/>
          <w:lang w:val="en-US"/>
        </w:rPr>
        <w:t>BG05SFPR002-2.00</w:t>
      </w:r>
      <w:r w:rsidR="00C43043">
        <w:rPr>
          <w:rFonts w:ascii="Times New Roman" w:hAnsi="Times New Roman"/>
          <w:b/>
          <w:sz w:val="24"/>
          <w:szCs w:val="24"/>
          <w:lang w:val="en-US"/>
        </w:rPr>
        <w:t>5</w:t>
      </w:r>
      <w:r w:rsidR="00AE53CE">
        <w:rPr>
          <w:rFonts w:ascii="Times New Roman" w:hAnsi="Times New Roman"/>
          <w:b/>
          <w:sz w:val="24"/>
          <w:szCs w:val="24"/>
        </w:rPr>
        <w:t>-0011-С01</w:t>
      </w:r>
      <w:r w:rsidR="00C12E17">
        <w:rPr>
          <w:rFonts w:ascii="Times New Roman" w:hAnsi="Times New Roman"/>
          <w:sz w:val="24"/>
          <w:szCs w:val="24"/>
        </w:rPr>
        <w:t xml:space="preserve">, сключен между община Маджарово и </w:t>
      </w:r>
      <w:r w:rsidR="00C12E17" w:rsidRPr="00AE53CE">
        <w:rPr>
          <w:rFonts w:ascii="Times New Roman" w:hAnsi="Times New Roman"/>
          <w:sz w:val="24"/>
          <w:szCs w:val="24"/>
          <w:u w:val="single"/>
        </w:rPr>
        <w:t>Министерство на труда и социалната политика</w:t>
      </w:r>
      <w:r w:rsidR="00C12E17" w:rsidRPr="00AE53CE">
        <w:rPr>
          <w:rFonts w:ascii="Times New Roman" w:hAnsi="Times New Roman"/>
          <w:sz w:val="24"/>
          <w:szCs w:val="24"/>
        </w:rPr>
        <w:t>,</w:t>
      </w:r>
      <w:r w:rsidR="00C12E17">
        <w:rPr>
          <w:rFonts w:ascii="Times New Roman" w:hAnsi="Times New Roman"/>
          <w:sz w:val="24"/>
          <w:szCs w:val="24"/>
        </w:rPr>
        <w:t xml:space="preserve"> </w:t>
      </w:r>
      <w:r w:rsidR="00C12E17" w:rsidRPr="00C12E17">
        <w:rPr>
          <w:rFonts w:ascii="Times New Roman" w:hAnsi="Times New Roman"/>
          <w:b/>
          <w:sz w:val="24"/>
          <w:szCs w:val="24"/>
        </w:rPr>
        <w:t>проект „</w:t>
      </w:r>
      <w:r w:rsidR="00C43043">
        <w:rPr>
          <w:rFonts w:ascii="Times New Roman" w:hAnsi="Times New Roman"/>
          <w:sz w:val="24"/>
          <w:szCs w:val="24"/>
        </w:rPr>
        <w:t>Шанс Шанс за достоен живот на хората в неравностойно положение от община Маджарово</w:t>
      </w:r>
      <w:r w:rsidR="00C12E17" w:rsidRPr="00C12E17">
        <w:rPr>
          <w:rFonts w:ascii="Times New Roman" w:hAnsi="Times New Roman"/>
          <w:b/>
          <w:sz w:val="24"/>
          <w:szCs w:val="24"/>
        </w:rPr>
        <w:t>”</w:t>
      </w:r>
      <w:r w:rsidR="00C12E17">
        <w:rPr>
          <w:rFonts w:ascii="Times New Roman" w:hAnsi="Times New Roman"/>
          <w:sz w:val="24"/>
          <w:szCs w:val="24"/>
        </w:rPr>
        <w:t xml:space="preserve"> по Програма „Развитие на човешките ресурси” 2021-2027, със следните параметри:</w:t>
      </w:r>
    </w:p>
    <w:p w:rsidR="00C12E17" w:rsidRDefault="00C12E17" w:rsidP="008700D3">
      <w:pPr>
        <w:pStyle w:val="123"/>
        <w:jc w:val="both"/>
        <w:rPr>
          <w:rFonts w:ascii="Times New Roman" w:hAnsi="Times New Roman"/>
          <w:b/>
          <w:sz w:val="24"/>
          <w:szCs w:val="24"/>
        </w:rPr>
      </w:pPr>
      <w:r w:rsidRPr="00C12E17">
        <w:rPr>
          <w:rFonts w:ascii="Times New Roman" w:hAnsi="Times New Roman"/>
          <w:b/>
          <w:sz w:val="24"/>
          <w:szCs w:val="24"/>
        </w:rPr>
        <w:t xml:space="preserve">Размер на отпуснатата сума: </w:t>
      </w:r>
      <w:r w:rsidRPr="00AE53CE">
        <w:rPr>
          <w:rFonts w:ascii="Times New Roman" w:hAnsi="Times New Roman"/>
          <w:b/>
          <w:sz w:val="24"/>
          <w:szCs w:val="24"/>
          <w:u w:val="single"/>
        </w:rPr>
        <w:t>294 881,65лв. (двеста деветдесет и четири хиляди осемстотин осемдесет и един лева и 65ст.)</w:t>
      </w:r>
    </w:p>
    <w:p w:rsidR="00C12E17" w:rsidRDefault="00C12E17" w:rsidP="008700D3">
      <w:pPr>
        <w:pStyle w:val="123"/>
        <w:jc w:val="both"/>
        <w:rPr>
          <w:rFonts w:ascii="Times New Roman" w:hAnsi="Times New Roman"/>
          <w:b/>
          <w:sz w:val="24"/>
          <w:szCs w:val="24"/>
        </w:rPr>
      </w:pPr>
    </w:p>
    <w:p w:rsidR="00C12E17" w:rsidRPr="00BA7098" w:rsidRDefault="00C12E17" w:rsidP="008700D3">
      <w:pPr>
        <w:pStyle w:val="12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Срок на погасяване: </w:t>
      </w:r>
      <w:r w:rsidR="00AE53CE" w:rsidRPr="00AE53CE">
        <w:rPr>
          <w:rFonts w:ascii="Times New Roman" w:hAnsi="Times New Roman"/>
          <w:sz w:val="24"/>
          <w:szCs w:val="24"/>
          <w:u w:val="single"/>
        </w:rPr>
        <w:t>31</w:t>
      </w:r>
      <w:r w:rsidRPr="00AE53CE">
        <w:rPr>
          <w:rFonts w:ascii="Times New Roman" w:hAnsi="Times New Roman"/>
          <w:sz w:val="24"/>
          <w:szCs w:val="24"/>
          <w:u w:val="single"/>
        </w:rPr>
        <w:t>.0</w:t>
      </w:r>
      <w:r w:rsidR="00AE53CE" w:rsidRPr="00AE53CE">
        <w:rPr>
          <w:rFonts w:ascii="Times New Roman" w:hAnsi="Times New Roman"/>
          <w:sz w:val="24"/>
          <w:szCs w:val="24"/>
          <w:u w:val="single"/>
        </w:rPr>
        <w:t>3</w:t>
      </w:r>
      <w:r w:rsidRPr="00AE53CE">
        <w:rPr>
          <w:rFonts w:ascii="Times New Roman" w:hAnsi="Times New Roman"/>
          <w:sz w:val="24"/>
          <w:szCs w:val="24"/>
          <w:u w:val="single"/>
        </w:rPr>
        <w:t>.202</w:t>
      </w:r>
      <w:r w:rsidR="00270BD0" w:rsidRPr="00AE53CE">
        <w:rPr>
          <w:rFonts w:ascii="Times New Roman" w:hAnsi="Times New Roman"/>
          <w:sz w:val="24"/>
          <w:szCs w:val="24"/>
          <w:u w:val="single"/>
        </w:rPr>
        <w:t>6</w:t>
      </w:r>
      <w:r w:rsidRPr="00AE53CE">
        <w:rPr>
          <w:rFonts w:ascii="Times New Roman" w:hAnsi="Times New Roman"/>
          <w:sz w:val="24"/>
          <w:szCs w:val="24"/>
          <w:u w:val="single"/>
        </w:rPr>
        <w:t>г.</w:t>
      </w:r>
    </w:p>
    <w:p w:rsidR="00C12E17" w:rsidRDefault="00C12E17" w:rsidP="008700D3">
      <w:pPr>
        <w:pStyle w:val="123"/>
        <w:jc w:val="both"/>
        <w:rPr>
          <w:rFonts w:ascii="Times New Roman" w:hAnsi="Times New Roman"/>
          <w:b/>
          <w:sz w:val="24"/>
          <w:szCs w:val="24"/>
        </w:rPr>
      </w:pPr>
    </w:p>
    <w:p w:rsidR="00C12E17" w:rsidRPr="00BA7098" w:rsidRDefault="00C12E17" w:rsidP="008700D3">
      <w:pPr>
        <w:pStyle w:val="123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Начин на погасяване: </w:t>
      </w:r>
      <w:r w:rsidRPr="00C12E17">
        <w:rPr>
          <w:rFonts w:ascii="Times New Roman" w:hAnsi="Times New Roman"/>
          <w:sz w:val="24"/>
          <w:szCs w:val="24"/>
        </w:rPr>
        <w:t>Средствата</w:t>
      </w:r>
      <w:r>
        <w:rPr>
          <w:rFonts w:ascii="Times New Roman" w:hAnsi="Times New Roman"/>
          <w:sz w:val="24"/>
          <w:szCs w:val="24"/>
        </w:rPr>
        <w:t xml:space="preserve"> да бъдат възстановявани в общинския бюджет след всяко верифициране на разходите от Управляващия орган – Министерство на труда и социалната политика </w:t>
      </w:r>
      <w:r w:rsidRPr="00AE53CE">
        <w:rPr>
          <w:rFonts w:ascii="Times New Roman" w:hAnsi="Times New Roman"/>
          <w:sz w:val="24"/>
          <w:szCs w:val="24"/>
        </w:rPr>
        <w:t xml:space="preserve">с </w:t>
      </w:r>
      <w:r w:rsidRPr="00AE53CE">
        <w:rPr>
          <w:rFonts w:ascii="Times New Roman" w:hAnsi="Times New Roman"/>
          <w:sz w:val="24"/>
          <w:szCs w:val="24"/>
          <w:u w:val="single"/>
        </w:rPr>
        <w:t xml:space="preserve">краен срок </w:t>
      </w:r>
      <w:r w:rsidR="00AE53CE" w:rsidRPr="00AE53CE">
        <w:rPr>
          <w:rFonts w:ascii="Times New Roman" w:hAnsi="Times New Roman"/>
          <w:sz w:val="24"/>
          <w:szCs w:val="24"/>
          <w:u w:val="single"/>
        </w:rPr>
        <w:t>31</w:t>
      </w:r>
      <w:r w:rsidRPr="00AE53CE">
        <w:rPr>
          <w:rFonts w:ascii="Times New Roman" w:hAnsi="Times New Roman"/>
          <w:sz w:val="24"/>
          <w:szCs w:val="24"/>
          <w:u w:val="single"/>
        </w:rPr>
        <w:t>.0</w:t>
      </w:r>
      <w:r w:rsidR="00AE53CE" w:rsidRPr="00AE53CE">
        <w:rPr>
          <w:rFonts w:ascii="Times New Roman" w:hAnsi="Times New Roman"/>
          <w:sz w:val="24"/>
          <w:szCs w:val="24"/>
          <w:u w:val="single"/>
        </w:rPr>
        <w:t>3</w:t>
      </w:r>
      <w:r w:rsidRPr="00AE53CE">
        <w:rPr>
          <w:rFonts w:ascii="Times New Roman" w:hAnsi="Times New Roman"/>
          <w:sz w:val="24"/>
          <w:szCs w:val="24"/>
          <w:u w:val="single"/>
        </w:rPr>
        <w:t>.202</w:t>
      </w:r>
      <w:r w:rsidR="00270BD0" w:rsidRPr="00AE53CE">
        <w:rPr>
          <w:rFonts w:ascii="Times New Roman" w:hAnsi="Times New Roman"/>
          <w:sz w:val="24"/>
          <w:szCs w:val="24"/>
          <w:u w:val="single"/>
        </w:rPr>
        <w:t>6</w:t>
      </w:r>
      <w:r w:rsidRPr="00AE53CE">
        <w:rPr>
          <w:rFonts w:ascii="Times New Roman" w:hAnsi="Times New Roman"/>
          <w:sz w:val="24"/>
          <w:szCs w:val="24"/>
          <w:u w:val="single"/>
        </w:rPr>
        <w:t>г.</w:t>
      </w:r>
    </w:p>
    <w:p w:rsidR="007F1EF8" w:rsidRDefault="007F1EF8" w:rsidP="008700D3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C12E17" w:rsidRDefault="007F1EF8" w:rsidP="008700D3">
      <w:pPr>
        <w:pStyle w:val="1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 на предоставения заем: </w:t>
      </w:r>
      <w:r w:rsidR="006C7BA5">
        <w:rPr>
          <w:rFonts w:ascii="Times New Roman" w:hAnsi="Times New Roman"/>
          <w:sz w:val="24"/>
          <w:szCs w:val="24"/>
        </w:rPr>
        <w:t xml:space="preserve">Разплащане на разходи по Проект </w:t>
      </w:r>
      <w:r w:rsidR="00C12E17" w:rsidRPr="00C12E17">
        <w:rPr>
          <w:rFonts w:ascii="Times New Roman" w:hAnsi="Times New Roman"/>
          <w:b/>
          <w:sz w:val="24"/>
          <w:szCs w:val="24"/>
        </w:rPr>
        <w:tab/>
      </w:r>
      <w:r w:rsidR="00C43043" w:rsidRPr="00C12E17">
        <w:rPr>
          <w:rFonts w:ascii="Times New Roman" w:hAnsi="Times New Roman"/>
          <w:b/>
          <w:sz w:val="24"/>
          <w:szCs w:val="24"/>
        </w:rPr>
        <w:t>№</w:t>
      </w:r>
      <w:r w:rsidR="00C43043" w:rsidRPr="00C12E17">
        <w:rPr>
          <w:rFonts w:ascii="Times New Roman" w:hAnsi="Times New Roman"/>
          <w:b/>
          <w:sz w:val="24"/>
          <w:szCs w:val="24"/>
          <w:lang w:val="en-US"/>
        </w:rPr>
        <w:t>BG05SFPR002-2.00</w:t>
      </w:r>
      <w:r w:rsidR="00C43043">
        <w:rPr>
          <w:rFonts w:ascii="Times New Roman" w:hAnsi="Times New Roman"/>
          <w:b/>
          <w:sz w:val="24"/>
          <w:szCs w:val="24"/>
          <w:lang w:val="en-US"/>
        </w:rPr>
        <w:t>5</w:t>
      </w:r>
      <w:r w:rsidR="00AE53CE">
        <w:rPr>
          <w:rFonts w:ascii="Times New Roman" w:hAnsi="Times New Roman"/>
          <w:b/>
          <w:sz w:val="24"/>
          <w:szCs w:val="24"/>
        </w:rPr>
        <w:t>-0011-С01</w:t>
      </w:r>
      <w:r w:rsidR="00C43043" w:rsidRPr="00873E57">
        <w:rPr>
          <w:rFonts w:ascii="Times New Roman" w:hAnsi="Times New Roman"/>
          <w:sz w:val="24"/>
          <w:szCs w:val="24"/>
        </w:rPr>
        <w:t xml:space="preserve"> </w:t>
      </w:r>
      <w:r w:rsidR="00C43043">
        <w:rPr>
          <w:rFonts w:ascii="Times New Roman" w:hAnsi="Times New Roman"/>
          <w:sz w:val="24"/>
          <w:szCs w:val="24"/>
        </w:rPr>
        <w:t xml:space="preserve">от </w:t>
      </w:r>
      <w:r w:rsidR="00C43043" w:rsidRPr="00AE53CE">
        <w:rPr>
          <w:rFonts w:ascii="Times New Roman" w:hAnsi="Times New Roman"/>
          <w:sz w:val="24"/>
          <w:szCs w:val="24"/>
          <w:u w:val="single"/>
        </w:rPr>
        <w:t>09.01.2023г.</w:t>
      </w:r>
      <w:r w:rsidR="00C43043">
        <w:rPr>
          <w:rFonts w:ascii="Times New Roman" w:hAnsi="Times New Roman"/>
          <w:sz w:val="24"/>
          <w:szCs w:val="24"/>
        </w:rPr>
        <w:t xml:space="preserve"> </w:t>
      </w:r>
      <w:r w:rsidR="006C7BA5">
        <w:rPr>
          <w:rFonts w:ascii="Times New Roman" w:hAnsi="Times New Roman"/>
          <w:sz w:val="24"/>
          <w:szCs w:val="24"/>
        </w:rPr>
        <w:t>- „</w:t>
      </w:r>
      <w:r w:rsidR="00C43043">
        <w:rPr>
          <w:rFonts w:ascii="Times New Roman" w:hAnsi="Times New Roman"/>
          <w:sz w:val="24"/>
          <w:szCs w:val="24"/>
        </w:rPr>
        <w:t>Шанс Шанс за достоен живот на хората в неравностойно положение от община Маджарово</w:t>
      </w:r>
      <w:r w:rsidR="006C7BA5">
        <w:rPr>
          <w:rFonts w:ascii="Times New Roman" w:hAnsi="Times New Roman"/>
          <w:sz w:val="24"/>
          <w:szCs w:val="24"/>
        </w:rPr>
        <w:t>”, включващи:</w:t>
      </w:r>
    </w:p>
    <w:p w:rsidR="006C7BA5" w:rsidRDefault="006C7BA5" w:rsidP="008700D3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6C7BA5" w:rsidRDefault="006C7BA5" w:rsidP="006C7BA5">
      <w:pPr>
        <w:pStyle w:val="12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Разходи за трудови възнаграждения по реда на КТ</w:t>
      </w:r>
    </w:p>
    <w:p w:rsidR="006C7BA5" w:rsidRDefault="006C7BA5" w:rsidP="006C7BA5">
      <w:pPr>
        <w:pStyle w:val="12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Разходи за обучение на персонала, разходи за материали и разходи за екипа по управление на проекта.</w:t>
      </w:r>
    </w:p>
    <w:p w:rsidR="006C7BA5" w:rsidRDefault="006C7BA5" w:rsidP="006C7BA5">
      <w:pPr>
        <w:pStyle w:val="123"/>
        <w:ind w:left="720"/>
        <w:jc w:val="both"/>
        <w:rPr>
          <w:rFonts w:ascii="Times New Roman" w:hAnsi="Times New Roman"/>
          <w:sz w:val="24"/>
          <w:szCs w:val="24"/>
        </w:rPr>
      </w:pPr>
    </w:p>
    <w:p w:rsidR="006C7BA5" w:rsidRDefault="006C7BA5" w:rsidP="006C7BA5">
      <w:pPr>
        <w:pStyle w:val="1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2.Възлага на Кмета на община Маджарово да предприеме и извърши необходимите правни и фактически действия, в това число да вземе всички необходими решения в границите на своите правомощия, относно изпълнение на настоящото решение.</w:t>
      </w:r>
    </w:p>
    <w:p w:rsidR="006C7BA5" w:rsidRDefault="006C7BA5" w:rsidP="006C7BA5">
      <w:pPr>
        <w:pStyle w:val="1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C7BA5" w:rsidRPr="006C7BA5" w:rsidRDefault="006C7BA5" w:rsidP="006C7BA5">
      <w:pPr>
        <w:pStyle w:val="123"/>
        <w:ind w:left="720"/>
        <w:jc w:val="both"/>
        <w:rPr>
          <w:rFonts w:ascii="Times New Roman" w:hAnsi="Times New Roman"/>
          <w:sz w:val="24"/>
          <w:szCs w:val="24"/>
        </w:rPr>
      </w:pPr>
    </w:p>
    <w:p w:rsidR="000D18AA" w:rsidRDefault="000D18AA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0D18AA" w:rsidRDefault="000D18AA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EA52BF" w:rsidRDefault="00EA52BF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441D77" w:rsidRPr="000D18AA" w:rsidRDefault="00441D77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3B5E60" w:rsidRPr="000D18AA" w:rsidRDefault="000D1375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0D18AA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D435AE" w:rsidRPr="000D18AA">
        <w:rPr>
          <w:rFonts w:ascii="Times New Roman" w:hAnsi="Times New Roman"/>
          <w:sz w:val="24"/>
          <w:szCs w:val="24"/>
        </w:rPr>
        <w:t xml:space="preserve">               </w:t>
      </w:r>
      <w:r w:rsidR="00F57DF6" w:rsidRPr="000D18AA">
        <w:rPr>
          <w:rFonts w:ascii="Times New Roman" w:hAnsi="Times New Roman"/>
          <w:sz w:val="24"/>
          <w:szCs w:val="24"/>
        </w:rPr>
        <w:t xml:space="preserve">  </w:t>
      </w:r>
      <w:r w:rsidR="00864F33" w:rsidRPr="000D18AA">
        <w:rPr>
          <w:rFonts w:ascii="Times New Roman" w:hAnsi="Times New Roman"/>
          <w:sz w:val="24"/>
          <w:szCs w:val="24"/>
        </w:rPr>
        <w:t xml:space="preserve">  </w:t>
      </w:r>
      <w:r w:rsidR="00011F67" w:rsidRPr="000D18AA">
        <w:rPr>
          <w:rFonts w:ascii="Times New Roman" w:hAnsi="Times New Roman"/>
          <w:sz w:val="24"/>
          <w:szCs w:val="24"/>
        </w:rPr>
        <w:t xml:space="preserve">  </w:t>
      </w:r>
      <w:r w:rsidR="003B5E60" w:rsidRPr="000D18AA">
        <w:rPr>
          <w:rFonts w:ascii="Times New Roman" w:hAnsi="Times New Roman"/>
          <w:sz w:val="24"/>
          <w:szCs w:val="24"/>
        </w:rPr>
        <w:t>Кмет н</w:t>
      </w:r>
      <w:r w:rsidR="00F92DD3" w:rsidRPr="000D18AA">
        <w:rPr>
          <w:rFonts w:ascii="Times New Roman" w:hAnsi="Times New Roman"/>
          <w:sz w:val="24"/>
          <w:szCs w:val="24"/>
        </w:rPr>
        <w:t>а община Маджарово:___________</w:t>
      </w:r>
      <w:r w:rsidR="003B5E60" w:rsidRPr="000D18AA">
        <w:rPr>
          <w:rFonts w:ascii="Times New Roman" w:hAnsi="Times New Roman"/>
          <w:sz w:val="24"/>
          <w:szCs w:val="24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3B5E60" w:rsidRPr="000D18AA">
        <w:rPr>
          <w:rFonts w:ascii="Times New Roman" w:hAnsi="Times New Roman"/>
          <w:sz w:val="24"/>
          <w:szCs w:val="24"/>
          <w:lang w:val="ru-RU"/>
        </w:rPr>
        <w:tab/>
      </w:r>
      <w:r w:rsidRPr="000D18AA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0D18AA">
        <w:rPr>
          <w:rFonts w:ascii="Times New Roman" w:hAnsi="Times New Roman"/>
          <w:sz w:val="24"/>
          <w:szCs w:val="24"/>
          <w:lang w:val="ru-RU"/>
        </w:rPr>
        <w:t xml:space="preserve">                   </w:t>
      </w:r>
      <w:r w:rsidR="00D0433B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0D18AA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700D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18AA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0D18AA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B5E60" w:rsidRPr="000D18AA">
        <w:rPr>
          <w:rFonts w:ascii="Times New Roman" w:hAnsi="Times New Roman"/>
          <w:sz w:val="24"/>
          <w:szCs w:val="24"/>
        </w:rPr>
        <w:t>/</w:t>
      </w:r>
      <w:r w:rsidR="008700D3">
        <w:rPr>
          <w:rFonts w:ascii="Times New Roman" w:hAnsi="Times New Roman"/>
          <w:sz w:val="24"/>
          <w:szCs w:val="24"/>
        </w:rPr>
        <w:t>Ерджан Юсуф</w:t>
      </w:r>
      <w:r w:rsidR="008A5D95" w:rsidRPr="000D18AA">
        <w:rPr>
          <w:rFonts w:ascii="Times New Roman" w:hAnsi="Times New Roman"/>
          <w:sz w:val="24"/>
          <w:szCs w:val="24"/>
        </w:rPr>
        <w:t xml:space="preserve"> </w:t>
      </w:r>
      <w:r w:rsidR="003B5E60" w:rsidRPr="000D18AA">
        <w:rPr>
          <w:rFonts w:ascii="Times New Roman" w:hAnsi="Times New Roman"/>
          <w:sz w:val="24"/>
          <w:szCs w:val="24"/>
        </w:rPr>
        <w:t xml:space="preserve">/ </w:t>
      </w:r>
    </w:p>
    <w:sectPr w:rsidR="003B5E60" w:rsidRPr="000D18AA" w:rsidSect="00C12E17">
      <w:footerReference w:type="even" r:id="rId8"/>
      <w:footerReference w:type="default" r:id="rId9"/>
      <w:pgSz w:w="11907" w:h="16840" w:code="9"/>
      <w:pgMar w:top="709" w:right="1134" w:bottom="113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C7D" w:rsidRDefault="00F31C7D">
      <w:r>
        <w:separator/>
      </w:r>
    </w:p>
  </w:endnote>
  <w:endnote w:type="continuationSeparator" w:id="0">
    <w:p w:rsidR="00F31C7D" w:rsidRDefault="00F31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BE4" w:rsidRDefault="00F1374A" w:rsidP="00B8239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3BE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3BE4" w:rsidRDefault="00B23BE4" w:rsidP="00AF310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BE4" w:rsidRDefault="00F1374A" w:rsidP="00B8239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3BE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E53CE">
      <w:rPr>
        <w:rStyle w:val="a7"/>
        <w:noProof/>
      </w:rPr>
      <w:t>1</w:t>
    </w:r>
    <w:r>
      <w:rPr>
        <w:rStyle w:val="a7"/>
      </w:rPr>
      <w:fldChar w:fldCharType="end"/>
    </w:r>
  </w:p>
  <w:p w:rsidR="00B23BE4" w:rsidRDefault="00B23BE4" w:rsidP="00AF310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C7D" w:rsidRDefault="00F31C7D">
      <w:r>
        <w:separator/>
      </w:r>
    </w:p>
  </w:footnote>
  <w:footnote w:type="continuationSeparator" w:id="0">
    <w:p w:rsidR="00F31C7D" w:rsidRDefault="00F31C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0A76"/>
    <w:multiLevelType w:val="hybridMultilevel"/>
    <w:tmpl w:val="E0FE044A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54477F"/>
    <w:multiLevelType w:val="hybridMultilevel"/>
    <w:tmpl w:val="B5D436F2"/>
    <w:lvl w:ilvl="0" w:tplc="15F0174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BD316D"/>
    <w:multiLevelType w:val="multilevel"/>
    <w:tmpl w:val="AB58E94E"/>
    <w:lvl w:ilvl="0">
      <w:numFmt w:val="bullet"/>
      <w:lvlText w:val=""/>
      <w:lvlJc w:val="left"/>
      <w:pPr>
        <w:tabs>
          <w:tab w:val="num" w:pos="1290"/>
        </w:tabs>
        <w:ind w:left="129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">
    <w:nsid w:val="31012D9E"/>
    <w:multiLevelType w:val="hybridMultilevel"/>
    <w:tmpl w:val="001CB362"/>
    <w:lvl w:ilvl="0" w:tplc="5F0477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FA2D23"/>
    <w:multiLevelType w:val="hybridMultilevel"/>
    <w:tmpl w:val="6B9CE1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13DE2"/>
    <w:multiLevelType w:val="hybridMultilevel"/>
    <w:tmpl w:val="41468F50"/>
    <w:lvl w:ilvl="0" w:tplc="AD40E386">
      <w:start w:val="1"/>
      <w:numFmt w:val="bullet"/>
      <w:lvlText w:val="-"/>
      <w:lvlJc w:val="left"/>
      <w:pPr>
        <w:tabs>
          <w:tab w:val="num" w:pos="1098"/>
        </w:tabs>
        <w:ind w:left="1098" w:hanging="360"/>
      </w:pPr>
      <w:rPr>
        <w:rFonts w:ascii="HebarU" w:eastAsia="Times New Roman" w:hAnsi="HebarU" w:cs="Times New Roman" w:hint="default"/>
      </w:rPr>
    </w:lvl>
    <w:lvl w:ilvl="1" w:tplc="0D7493C4" w:tentative="1">
      <w:start w:val="1"/>
      <w:numFmt w:val="bullet"/>
      <w:lvlText w:val="o"/>
      <w:lvlJc w:val="left"/>
      <w:pPr>
        <w:tabs>
          <w:tab w:val="num" w:pos="1818"/>
        </w:tabs>
        <w:ind w:left="1818" w:hanging="360"/>
      </w:pPr>
      <w:rPr>
        <w:rFonts w:ascii="Courier New" w:hAnsi="Courier New" w:cs="Courier New" w:hint="default"/>
      </w:rPr>
    </w:lvl>
    <w:lvl w:ilvl="2" w:tplc="5C4C33FE" w:tentative="1">
      <w:start w:val="1"/>
      <w:numFmt w:val="bullet"/>
      <w:lvlText w:val=""/>
      <w:lvlJc w:val="left"/>
      <w:pPr>
        <w:tabs>
          <w:tab w:val="num" w:pos="2538"/>
        </w:tabs>
        <w:ind w:left="2538" w:hanging="360"/>
      </w:pPr>
      <w:rPr>
        <w:rFonts w:ascii="Wingdings" w:hAnsi="Wingdings" w:hint="default"/>
      </w:rPr>
    </w:lvl>
    <w:lvl w:ilvl="3" w:tplc="11D22A2A" w:tentative="1">
      <w:start w:val="1"/>
      <w:numFmt w:val="bullet"/>
      <w:lvlText w:val=""/>
      <w:lvlJc w:val="left"/>
      <w:pPr>
        <w:tabs>
          <w:tab w:val="num" w:pos="3258"/>
        </w:tabs>
        <w:ind w:left="3258" w:hanging="360"/>
      </w:pPr>
      <w:rPr>
        <w:rFonts w:ascii="Symbol" w:hAnsi="Symbol" w:hint="default"/>
      </w:rPr>
    </w:lvl>
    <w:lvl w:ilvl="4" w:tplc="FE7C89BE" w:tentative="1">
      <w:start w:val="1"/>
      <w:numFmt w:val="bullet"/>
      <w:lvlText w:val="o"/>
      <w:lvlJc w:val="left"/>
      <w:pPr>
        <w:tabs>
          <w:tab w:val="num" w:pos="3978"/>
        </w:tabs>
        <w:ind w:left="3978" w:hanging="360"/>
      </w:pPr>
      <w:rPr>
        <w:rFonts w:ascii="Courier New" w:hAnsi="Courier New" w:cs="Courier New" w:hint="default"/>
      </w:rPr>
    </w:lvl>
    <w:lvl w:ilvl="5" w:tplc="A93E4206" w:tentative="1">
      <w:start w:val="1"/>
      <w:numFmt w:val="bullet"/>
      <w:lvlText w:val=""/>
      <w:lvlJc w:val="left"/>
      <w:pPr>
        <w:tabs>
          <w:tab w:val="num" w:pos="4698"/>
        </w:tabs>
        <w:ind w:left="4698" w:hanging="360"/>
      </w:pPr>
      <w:rPr>
        <w:rFonts w:ascii="Wingdings" w:hAnsi="Wingdings" w:hint="default"/>
      </w:rPr>
    </w:lvl>
    <w:lvl w:ilvl="6" w:tplc="7592BE50" w:tentative="1">
      <w:start w:val="1"/>
      <w:numFmt w:val="bullet"/>
      <w:lvlText w:val=""/>
      <w:lvlJc w:val="left"/>
      <w:pPr>
        <w:tabs>
          <w:tab w:val="num" w:pos="5418"/>
        </w:tabs>
        <w:ind w:left="5418" w:hanging="360"/>
      </w:pPr>
      <w:rPr>
        <w:rFonts w:ascii="Symbol" w:hAnsi="Symbol" w:hint="default"/>
      </w:rPr>
    </w:lvl>
    <w:lvl w:ilvl="7" w:tplc="9C10ABA2" w:tentative="1">
      <w:start w:val="1"/>
      <w:numFmt w:val="bullet"/>
      <w:lvlText w:val="o"/>
      <w:lvlJc w:val="left"/>
      <w:pPr>
        <w:tabs>
          <w:tab w:val="num" w:pos="6138"/>
        </w:tabs>
        <w:ind w:left="6138" w:hanging="360"/>
      </w:pPr>
      <w:rPr>
        <w:rFonts w:ascii="Courier New" w:hAnsi="Courier New" w:cs="Courier New" w:hint="default"/>
      </w:rPr>
    </w:lvl>
    <w:lvl w:ilvl="8" w:tplc="FB72FFA4" w:tentative="1">
      <w:start w:val="1"/>
      <w:numFmt w:val="bullet"/>
      <w:lvlText w:val=""/>
      <w:lvlJc w:val="left"/>
      <w:pPr>
        <w:tabs>
          <w:tab w:val="num" w:pos="6858"/>
        </w:tabs>
        <w:ind w:left="6858" w:hanging="360"/>
      </w:pPr>
      <w:rPr>
        <w:rFonts w:ascii="Wingdings" w:hAnsi="Wingdings" w:hint="default"/>
      </w:rPr>
    </w:lvl>
  </w:abstractNum>
  <w:abstractNum w:abstractNumId="6">
    <w:nsid w:val="5BC14325"/>
    <w:multiLevelType w:val="hybridMultilevel"/>
    <w:tmpl w:val="376CB9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9F64FF"/>
    <w:multiLevelType w:val="hybridMultilevel"/>
    <w:tmpl w:val="C756CD00"/>
    <w:lvl w:ilvl="0" w:tplc="6C36E4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C05315"/>
    <w:multiLevelType w:val="hybridMultilevel"/>
    <w:tmpl w:val="B70CF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9F59C8"/>
    <w:multiLevelType w:val="hybridMultilevel"/>
    <w:tmpl w:val="4692A3FC"/>
    <w:lvl w:ilvl="0" w:tplc="74264EAA">
      <w:start w:val="1"/>
      <w:numFmt w:val="bullet"/>
      <w:lvlText w:val="-"/>
      <w:lvlJc w:val="left"/>
      <w:pPr>
        <w:tabs>
          <w:tab w:val="num" w:pos="1125"/>
        </w:tabs>
        <w:ind w:left="1125" w:hanging="76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2B59BD"/>
    <w:multiLevelType w:val="hybridMultilevel"/>
    <w:tmpl w:val="AB58E94E"/>
    <w:lvl w:ilvl="0" w:tplc="103ABC42">
      <w:numFmt w:val="bullet"/>
      <w:lvlText w:val=""/>
      <w:lvlJc w:val="left"/>
      <w:pPr>
        <w:tabs>
          <w:tab w:val="num" w:pos="1290"/>
        </w:tabs>
        <w:ind w:left="1290" w:hanging="360"/>
      </w:pPr>
      <w:rPr>
        <w:rFonts w:ascii="Wingdings" w:eastAsia="Times New Roman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0"/>
  </w:num>
  <w:num w:numId="5">
    <w:abstractNumId w:val="9"/>
  </w:num>
  <w:num w:numId="6">
    <w:abstractNumId w:val="2"/>
  </w:num>
  <w:num w:numId="7">
    <w:abstractNumId w:val="4"/>
  </w:num>
  <w:num w:numId="8">
    <w:abstractNumId w:val="1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DB2"/>
    <w:rsid w:val="0000135D"/>
    <w:rsid w:val="00004A9F"/>
    <w:rsid w:val="00011F67"/>
    <w:rsid w:val="00012502"/>
    <w:rsid w:val="000140D8"/>
    <w:rsid w:val="0001614F"/>
    <w:rsid w:val="00016DAB"/>
    <w:rsid w:val="00020D62"/>
    <w:rsid w:val="00027279"/>
    <w:rsid w:val="0003259E"/>
    <w:rsid w:val="0003353C"/>
    <w:rsid w:val="000336A9"/>
    <w:rsid w:val="000477E0"/>
    <w:rsid w:val="000531A1"/>
    <w:rsid w:val="00053F4F"/>
    <w:rsid w:val="0005516A"/>
    <w:rsid w:val="000614CA"/>
    <w:rsid w:val="00063F55"/>
    <w:rsid w:val="000756B5"/>
    <w:rsid w:val="00083737"/>
    <w:rsid w:val="00083C62"/>
    <w:rsid w:val="00091254"/>
    <w:rsid w:val="00091DB4"/>
    <w:rsid w:val="000977E6"/>
    <w:rsid w:val="000A090F"/>
    <w:rsid w:val="000A0AB9"/>
    <w:rsid w:val="000A0B1D"/>
    <w:rsid w:val="000A0B43"/>
    <w:rsid w:val="000A55C2"/>
    <w:rsid w:val="000A7D02"/>
    <w:rsid w:val="000B0657"/>
    <w:rsid w:val="000B2BE3"/>
    <w:rsid w:val="000B3574"/>
    <w:rsid w:val="000B5667"/>
    <w:rsid w:val="000C091C"/>
    <w:rsid w:val="000C1165"/>
    <w:rsid w:val="000C1A54"/>
    <w:rsid w:val="000C3AD8"/>
    <w:rsid w:val="000D1375"/>
    <w:rsid w:val="000D18AA"/>
    <w:rsid w:val="000E1BBF"/>
    <w:rsid w:val="000E1DFF"/>
    <w:rsid w:val="000E1F45"/>
    <w:rsid w:val="000E1FC2"/>
    <w:rsid w:val="000E2317"/>
    <w:rsid w:val="000E4748"/>
    <w:rsid w:val="000E7363"/>
    <w:rsid w:val="000F37D1"/>
    <w:rsid w:val="000F4B3A"/>
    <w:rsid w:val="000F7563"/>
    <w:rsid w:val="00103988"/>
    <w:rsid w:val="001122A8"/>
    <w:rsid w:val="001131F8"/>
    <w:rsid w:val="001167FA"/>
    <w:rsid w:val="00116AFF"/>
    <w:rsid w:val="00124618"/>
    <w:rsid w:val="0013029F"/>
    <w:rsid w:val="0013083B"/>
    <w:rsid w:val="00137C8C"/>
    <w:rsid w:val="00140CCD"/>
    <w:rsid w:val="00143CE3"/>
    <w:rsid w:val="001455AD"/>
    <w:rsid w:val="00145A6C"/>
    <w:rsid w:val="001464AB"/>
    <w:rsid w:val="001528E7"/>
    <w:rsid w:val="00152C88"/>
    <w:rsid w:val="00153683"/>
    <w:rsid w:val="00157F01"/>
    <w:rsid w:val="00162040"/>
    <w:rsid w:val="0016246E"/>
    <w:rsid w:val="00164D67"/>
    <w:rsid w:val="0016660E"/>
    <w:rsid w:val="00177DA9"/>
    <w:rsid w:val="00182B2F"/>
    <w:rsid w:val="001854A9"/>
    <w:rsid w:val="00191966"/>
    <w:rsid w:val="00193921"/>
    <w:rsid w:val="001956FB"/>
    <w:rsid w:val="0019719F"/>
    <w:rsid w:val="001A0C88"/>
    <w:rsid w:val="001A489C"/>
    <w:rsid w:val="001A72B0"/>
    <w:rsid w:val="001A7A5C"/>
    <w:rsid w:val="001B0021"/>
    <w:rsid w:val="001B188C"/>
    <w:rsid w:val="001B4E56"/>
    <w:rsid w:val="001C04D4"/>
    <w:rsid w:val="001C3C12"/>
    <w:rsid w:val="001C4E7D"/>
    <w:rsid w:val="001C675C"/>
    <w:rsid w:val="001D56DF"/>
    <w:rsid w:val="001D6734"/>
    <w:rsid w:val="001D6E59"/>
    <w:rsid w:val="001E0E06"/>
    <w:rsid w:val="001E1453"/>
    <w:rsid w:val="001E7F2F"/>
    <w:rsid w:val="001F5A31"/>
    <w:rsid w:val="001F7EA9"/>
    <w:rsid w:val="002002FF"/>
    <w:rsid w:val="002052E3"/>
    <w:rsid w:val="00207BB4"/>
    <w:rsid w:val="00210B9C"/>
    <w:rsid w:val="002123C7"/>
    <w:rsid w:val="0022189B"/>
    <w:rsid w:val="00221B86"/>
    <w:rsid w:val="002236A4"/>
    <w:rsid w:val="00225F9A"/>
    <w:rsid w:val="002346CE"/>
    <w:rsid w:val="00242CBA"/>
    <w:rsid w:val="00254AD4"/>
    <w:rsid w:val="0026009C"/>
    <w:rsid w:val="002608F7"/>
    <w:rsid w:val="0026213B"/>
    <w:rsid w:val="002634CD"/>
    <w:rsid w:val="00270BD0"/>
    <w:rsid w:val="00274509"/>
    <w:rsid w:val="00281A39"/>
    <w:rsid w:val="00282861"/>
    <w:rsid w:val="002871BA"/>
    <w:rsid w:val="00292B52"/>
    <w:rsid w:val="00296511"/>
    <w:rsid w:val="002A3C66"/>
    <w:rsid w:val="002A526A"/>
    <w:rsid w:val="002B520A"/>
    <w:rsid w:val="002B74A6"/>
    <w:rsid w:val="002C3467"/>
    <w:rsid w:val="002C47EF"/>
    <w:rsid w:val="002C7973"/>
    <w:rsid w:val="002C7FCA"/>
    <w:rsid w:val="002D4071"/>
    <w:rsid w:val="002E365F"/>
    <w:rsid w:val="002E40C6"/>
    <w:rsid w:val="002F083A"/>
    <w:rsid w:val="002F373E"/>
    <w:rsid w:val="002F57F4"/>
    <w:rsid w:val="002F7B0D"/>
    <w:rsid w:val="00300C0D"/>
    <w:rsid w:val="0030535E"/>
    <w:rsid w:val="0030747F"/>
    <w:rsid w:val="003116B6"/>
    <w:rsid w:val="00311912"/>
    <w:rsid w:val="00312CB0"/>
    <w:rsid w:val="00315529"/>
    <w:rsid w:val="00317BC3"/>
    <w:rsid w:val="00331132"/>
    <w:rsid w:val="00331915"/>
    <w:rsid w:val="00334058"/>
    <w:rsid w:val="00347002"/>
    <w:rsid w:val="003510DA"/>
    <w:rsid w:val="003606CD"/>
    <w:rsid w:val="00372140"/>
    <w:rsid w:val="003745E2"/>
    <w:rsid w:val="00380AA8"/>
    <w:rsid w:val="00382163"/>
    <w:rsid w:val="0038585F"/>
    <w:rsid w:val="003925FC"/>
    <w:rsid w:val="003941D4"/>
    <w:rsid w:val="003A02A9"/>
    <w:rsid w:val="003A2C62"/>
    <w:rsid w:val="003A44E5"/>
    <w:rsid w:val="003A48E8"/>
    <w:rsid w:val="003A6847"/>
    <w:rsid w:val="003A6BB2"/>
    <w:rsid w:val="003B3522"/>
    <w:rsid w:val="003B4BF7"/>
    <w:rsid w:val="003B50BD"/>
    <w:rsid w:val="003B53A3"/>
    <w:rsid w:val="003B5E60"/>
    <w:rsid w:val="003B7B34"/>
    <w:rsid w:val="003C43CB"/>
    <w:rsid w:val="003C4ACB"/>
    <w:rsid w:val="003D1522"/>
    <w:rsid w:val="003D38D2"/>
    <w:rsid w:val="003D3A94"/>
    <w:rsid w:val="003D46A8"/>
    <w:rsid w:val="003E1675"/>
    <w:rsid w:val="003E260B"/>
    <w:rsid w:val="003E297A"/>
    <w:rsid w:val="003E556B"/>
    <w:rsid w:val="003E5C41"/>
    <w:rsid w:val="003F1435"/>
    <w:rsid w:val="003F3713"/>
    <w:rsid w:val="003F4390"/>
    <w:rsid w:val="00402780"/>
    <w:rsid w:val="00410DD1"/>
    <w:rsid w:val="00411805"/>
    <w:rsid w:val="00422D9D"/>
    <w:rsid w:val="004343CC"/>
    <w:rsid w:val="00436543"/>
    <w:rsid w:val="00437A76"/>
    <w:rsid w:val="00441D77"/>
    <w:rsid w:val="00443C23"/>
    <w:rsid w:val="00452C1F"/>
    <w:rsid w:val="004575D2"/>
    <w:rsid w:val="00460926"/>
    <w:rsid w:val="00464D79"/>
    <w:rsid w:val="00470726"/>
    <w:rsid w:val="00470E2B"/>
    <w:rsid w:val="0047233D"/>
    <w:rsid w:val="004737FB"/>
    <w:rsid w:val="00475AB5"/>
    <w:rsid w:val="004761E1"/>
    <w:rsid w:val="00486756"/>
    <w:rsid w:val="0049101E"/>
    <w:rsid w:val="0049597C"/>
    <w:rsid w:val="00496580"/>
    <w:rsid w:val="00497B37"/>
    <w:rsid w:val="004A26D3"/>
    <w:rsid w:val="004A3B51"/>
    <w:rsid w:val="004A4274"/>
    <w:rsid w:val="004A47B9"/>
    <w:rsid w:val="004B1ECC"/>
    <w:rsid w:val="004B2578"/>
    <w:rsid w:val="004B41C9"/>
    <w:rsid w:val="004B4B1E"/>
    <w:rsid w:val="004C14C6"/>
    <w:rsid w:val="004C1C29"/>
    <w:rsid w:val="004C3FA5"/>
    <w:rsid w:val="004C5D7C"/>
    <w:rsid w:val="004D2C6C"/>
    <w:rsid w:val="004D5B52"/>
    <w:rsid w:val="004E23D4"/>
    <w:rsid w:val="004F0981"/>
    <w:rsid w:val="005008C1"/>
    <w:rsid w:val="00503E14"/>
    <w:rsid w:val="005108FD"/>
    <w:rsid w:val="00517AC3"/>
    <w:rsid w:val="00520383"/>
    <w:rsid w:val="00520696"/>
    <w:rsid w:val="005236DE"/>
    <w:rsid w:val="00526F75"/>
    <w:rsid w:val="0052752A"/>
    <w:rsid w:val="00530A32"/>
    <w:rsid w:val="00530E4E"/>
    <w:rsid w:val="00534107"/>
    <w:rsid w:val="005413D7"/>
    <w:rsid w:val="005427D8"/>
    <w:rsid w:val="00544C00"/>
    <w:rsid w:val="00547699"/>
    <w:rsid w:val="00552885"/>
    <w:rsid w:val="005576A6"/>
    <w:rsid w:val="00560F4A"/>
    <w:rsid w:val="00562624"/>
    <w:rsid w:val="00565E61"/>
    <w:rsid w:val="00571A3D"/>
    <w:rsid w:val="00575023"/>
    <w:rsid w:val="005776B3"/>
    <w:rsid w:val="005929B7"/>
    <w:rsid w:val="005944DF"/>
    <w:rsid w:val="00597858"/>
    <w:rsid w:val="005A0A5E"/>
    <w:rsid w:val="005A2BF3"/>
    <w:rsid w:val="005A315F"/>
    <w:rsid w:val="005B2504"/>
    <w:rsid w:val="005B355B"/>
    <w:rsid w:val="005B43C9"/>
    <w:rsid w:val="005C4914"/>
    <w:rsid w:val="005E219E"/>
    <w:rsid w:val="005E4CC1"/>
    <w:rsid w:val="005F051E"/>
    <w:rsid w:val="005F43C4"/>
    <w:rsid w:val="005F7614"/>
    <w:rsid w:val="00601B63"/>
    <w:rsid w:val="00605501"/>
    <w:rsid w:val="00605679"/>
    <w:rsid w:val="00606179"/>
    <w:rsid w:val="00606F55"/>
    <w:rsid w:val="00615331"/>
    <w:rsid w:val="006209C4"/>
    <w:rsid w:val="00621534"/>
    <w:rsid w:val="0062406A"/>
    <w:rsid w:val="00625F20"/>
    <w:rsid w:val="00632F81"/>
    <w:rsid w:val="0063627E"/>
    <w:rsid w:val="006479B0"/>
    <w:rsid w:val="0065314D"/>
    <w:rsid w:val="00653DC1"/>
    <w:rsid w:val="00656BC0"/>
    <w:rsid w:val="0066605A"/>
    <w:rsid w:val="006672CC"/>
    <w:rsid w:val="00672ACA"/>
    <w:rsid w:val="006750D9"/>
    <w:rsid w:val="00681515"/>
    <w:rsid w:val="0069099C"/>
    <w:rsid w:val="00693F7F"/>
    <w:rsid w:val="00694928"/>
    <w:rsid w:val="006960F3"/>
    <w:rsid w:val="006A6B4B"/>
    <w:rsid w:val="006B03AC"/>
    <w:rsid w:val="006B195B"/>
    <w:rsid w:val="006B2F72"/>
    <w:rsid w:val="006B43BB"/>
    <w:rsid w:val="006B7A1E"/>
    <w:rsid w:val="006C15E6"/>
    <w:rsid w:val="006C24CC"/>
    <w:rsid w:val="006C6CC1"/>
    <w:rsid w:val="006C74EB"/>
    <w:rsid w:val="006C7BA5"/>
    <w:rsid w:val="006D142C"/>
    <w:rsid w:val="006D56C8"/>
    <w:rsid w:val="006E26D9"/>
    <w:rsid w:val="006E31CF"/>
    <w:rsid w:val="006E4EC8"/>
    <w:rsid w:val="006F1A5F"/>
    <w:rsid w:val="00706C3F"/>
    <w:rsid w:val="00712EC6"/>
    <w:rsid w:val="00713A40"/>
    <w:rsid w:val="007156C7"/>
    <w:rsid w:val="00723935"/>
    <w:rsid w:val="00726AF0"/>
    <w:rsid w:val="00732807"/>
    <w:rsid w:val="007352A0"/>
    <w:rsid w:val="00737B31"/>
    <w:rsid w:val="0074283C"/>
    <w:rsid w:val="00744356"/>
    <w:rsid w:val="00745043"/>
    <w:rsid w:val="00745846"/>
    <w:rsid w:val="0074590F"/>
    <w:rsid w:val="007538AF"/>
    <w:rsid w:val="00753AF3"/>
    <w:rsid w:val="007671F7"/>
    <w:rsid w:val="0077092D"/>
    <w:rsid w:val="007720AC"/>
    <w:rsid w:val="00772881"/>
    <w:rsid w:val="00772902"/>
    <w:rsid w:val="007732FE"/>
    <w:rsid w:val="00775D3C"/>
    <w:rsid w:val="007767F2"/>
    <w:rsid w:val="00777F0E"/>
    <w:rsid w:val="007848C2"/>
    <w:rsid w:val="007858F8"/>
    <w:rsid w:val="00786E3F"/>
    <w:rsid w:val="0078785B"/>
    <w:rsid w:val="00793F63"/>
    <w:rsid w:val="00794971"/>
    <w:rsid w:val="00795398"/>
    <w:rsid w:val="00795F49"/>
    <w:rsid w:val="00796834"/>
    <w:rsid w:val="00797F99"/>
    <w:rsid w:val="007A4738"/>
    <w:rsid w:val="007B0683"/>
    <w:rsid w:val="007B0ACC"/>
    <w:rsid w:val="007B51D1"/>
    <w:rsid w:val="007C42BE"/>
    <w:rsid w:val="007C475E"/>
    <w:rsid w:val="007E0701"/>
    <w:rsid w:val="007E43EA"/>
    <w:rsid w:val="007E6A9F"/>
    <w:rsid w:val="007F1EF8"/>
    <w:rsid w:val="007F3343"/>
    <w:rsid w:val="007F5752"/>
    <w:rsid w:val="007F6585"/>
    <w:rsid w:val="007F7E1A"/>
    <w:rsid w:val="00803797"/>
    <w:rsid w:val="00805F6E"/>
    <w:rsid w:val="00806C0D"/>
    <w:rsid w:val="00831541"/>
    <w:rsid w:val="00832415"/>
    <w:rsid w:val="00834C35"/>
    <w:rsid w:val="00843DC8"/>
    <w:rsid w:val="00844200"/>
    <w:rsid w:val="00850E32"/>
    <w:rsid w:val="00851787"/>
    <w:rsid w:val="0085298D"/>
    <w:rsid w:val="0085506A"/>
    <w:rsid w:val="008610B9"/>
    <w:rsid w:val="00864F33"/>
    <w:rsid w:val="008652FB"/>
    <w:rsid w:val="00865CAE"/>
    <w:rsid w:val="008700D3"/>
    <w:rsid w:val="008721F1"/>
    <w:rsid w:val="0087398D"/>
    <w:rsid w:val="00873E57"/>
    <w:rsid w:val="00874262"/>
    <w:rsid w:val="0087594D"/>
    <w:rsid w:val="008832C5"/>
    <w:rsid w:val="0089488D"/>
    <w:rsid w:val="008A0E8C"/>
    <w:rsid w:val="008A5D95"/>
    <w:rsid w:val="008B560D"/>
    <w:rsid w:val="008C004F"/>
    <w:rsid w:val="008C13CD"/>
    <w:rsid w:val="008C7D30"/>
    <w:rsid w:val="008D3870"/>
    <w:rsid w:val="008D7DE6"/>
    <w:rsid w:val="008E127D"/>
    <w:rsid w:val="008E58AA"/>
    <w:rsid w:val="008E5C9D"/>
    <w:rsid w:val="008E7323"/>
    <w:rsid w:val="008F25A7"/>
    <w:rsid w:val="00902726"/>
    <w:rsid w:val="00911B35"/>
    <w:rsid w:val="009126B4"/>
    <w:rsid w:val="0091313D"/>
    <w:rsid w:val="009256B7"/>
    <w:rsid w:val="009260DF"/>
    <w:rsid w:val="00927C70"/>
    <w:rsid w:val="009369E9"/>
    <w:rsid w:val="00942B30"/>
    <w:rsid w:val="0094559D"/>
    <w:rsid w:val="00950652"/>
    <w:rsid w:val="009509C1"/>
    <w:rsid w:val="00953168"/>
    <w:rsid w:val="009609D2"/>
    <w:rsid w:val="009672E2"/>
    <w:rsid w:val="009701A0"/>
    <w:rsid w:val="009714EA"/>
    <w:rsid w:val="00972509"/>
    <w:rsid w:val="0097616A"/>
    <w:rsid w:val="00983C19"/>
    <w:rsid w:val="00984EF3"/>
    <w:rsid w:val="00986651"/>
    <w:rsid w:val="00996E4F"/>
    <w:rsid w:val="009A0EA7"/>
    <w:rsid w:val="009A2C8D"/>
    <w:rsid w:val="009A682F"/>
    <w:rsid w:val="009B40FB"/>
    <w:rsid w:val="009B4248"/>
    <w:rsid w:val="009B4D3B"/>
    <w:rsid w:val="009C03BD"/>
    <w:rsid w:val="009C24A4"/>
    <w:rsid w:val="009E6F1A"/>
    <w:rsid w:val="009F0550"/>
    <w:rsid w:val="009F1B92"/>
    <w:rsid w:val="009F58B7"/>
    <w:rsid w:val="009F6678"/>
    <w:rsid w:val="00A1323F"/>
    <w:rsid w:val="00A20E0E"/>
    <w:rsid w:val="00A21AD3"/>
    <w:rsid w:val="00A22E6E"/>
    <w:rsid w:val="00A2356A"/>
    <w:rsid w:val="00A2410C"/>
    <w:rsid w:val="00A27AD0"/>
    <w:rsid w:val="00A31A4B"/>
    <w:rsid w:val="00A32DF9"/>
    <w:rsid w:val="00A429F2"/>
    <w:rsid w:val="00A43B4A"/>
    <w:rsid w:val="00A45B49"/>
    <w:rsid w:val="00A466E4"/>
    <w:rsid w:val="00A51EE1"/>
    <w:rsid w:val="00A520C8"/>
    <w:rsid w:val="00A52BC9"/>
    <w:rsid w:val="00A6697A"/>
    <w:rsid w:val="00A7052D"/>
    <w:rsid w:val="00A7148C"/>
    <w:rsid w:val="00A7288C"/>
    <w:rsid w:val="00A72CF6"/>
    <w:rsid w:val="00A758E8"/>
    <w:rsid w:val="00A877FC"/>
    <w:rsid w:val="00A9457B"/>
    <w:rsid w:val="00A961C1"/>
    <w:rsid w:val="00AB2B56"/>
    <w:rsid w:val="00AB372F"/>
    <w:rsid w:val="00AC7FD0"/>
    <w:rsid w:val="00AD14BE"/>
    <w:rsid w:val="00AD5476"/>
    <w:rsid w:val="00AD7359"/>
    <w:rsid w:val="00AE53CE"/>
    <w:rsid w:val="00AE6416"/>
    <w:rsid w:val="00AF2D50"/>
    <w:rsid w:val="00AF3105"/>
    <w:rsid w:val="00AF45D8"/>
    <w:rsid w:val="00AF79B6"/>
    <w:rsid w:val="00B0797E"/>
    <w:rsid w:val="00B10AA8"/>
    <w:rsid w:val="00B15B94"/>
    <w:rsid w:val="00B168E0"/>
    <w:rsid w:val="00B17E02"/>
    <w:rsid w:val="00B223F5"/>
    <w:rsid w:val="00B22FC6"/>
    <w:rsid w:val="00B23742"/>
    <w:rsid w:val="00B23BE4"/>
    <w:rsid w:val="00B25C49"/>
    <w:rsid w:val="00B27095"/>
    <w:rsid w:val="00B27570"/>
    <w:rsid w:val="00B34070"/>
    <w:rsid w:val="00B3407C"/>
    <w:rsid w:val="00B3439A"/>
    <w:rsid w:val="00B366D8"/>
    <w:rsid w:val="00B42C9C"/>
    <w:rsid w:val="00B44F9E"/>
    <w:rsid w:val="00B461F1"/>
    <w:rsid w:val="00B4691D"/>
    <w:rsid w:val="00B5206C"/>
    <w:rsid w:val="00B5275B"/>
    <w:rsid w:val="00B60C19"/>
    <w:rsid w:val="00B60F17"/>
    <w:rsid w:val="00B63793"/>
    <w:rsid w:val="00B645A4"/>
    <w:rsid w:val="00B64BCF"/>
    <w:rsid w:val="00B650D9"/>
    <w:rsid w:val="00B658CB"/>
    <w:rsid w:val="00B65C4B"/>
    <w:rsid w:val="00B82399"/>
    <w:rsid w:val="00B84A57"/>
    <w:rsid w:val="00B9760E"/>
    <w:rsid w:val="00BA69F5"/>
    <w:rsid w:val="00BA7098"/>
    <w:rsid w:val="00BB0616"/>
    <w:rsid w:val="00BB29E6"/>
    <w:rsid w:val="00BC2984"/>
    <w:rsid w:val="00BD29F8"/>
    <w:rsid w:val="00BD325B"/>
    <w:rsid w:val="00BE3DA5"/>
    <w:rsid w:val="00BF0BA4"/>
    <w:rsid w:val="00BF162F"/>
    <w:rsid w:val="00BF4E8B"/>
    <w:rsid w:val="00BF5ACA"/>
    <w:rsid w:val="00BF723A"/>
    <w:rsid w:val="00C00362"/>
    <w:rsid w:val="00C00451"/>
    <w:rsid w:val="00C0104D"/>
    <w:rsid w:val="00C025BE"/>
    <w:rsid w:val="00C040E9"/>
    <w:rsid w:val="00C04835"/>
    <w:rsid w:val="00C0703D"/>
    <w:rsid w:val="00C10549"/>
    <w:rsid w:val="00C116B2"/>
    <w:rsid w:val="00C12E17"/>
    <w:rsid w:val="00C24BFD"/>
    <w:rsid w:val="00C3033C"/>
    <w:rsid w:val="00C3217D"/>
    <w:rsid w:val="00C32CB6"/>
    <w:rsid w:val="00C3421E"/>
    <w:rsid w:val="00C3515D"/>
    <w:rsid w:val="00C3681E"/>
    <w:rsid w:val="00C43043"/>
    <w:rsid w:val="00C515D7"/>
    <w:rsid w:val="00C57569"/>
    <w:rsid w:val="00C64096"/>
    <w:rsid w:val="00C67DB2"/>
    <w:rsid w:val="00C83063"/>
    <w:rsid w:val="00C832DA"/>
    <w:rsid w:val="00C86DEC"/>
    <w:rsid w:val="00C87247"/>
    <w:rsid w:val="00C91657"/>
    <w:rsid w:val="00C91A53"/>
    <w:rsid w:val="00C9246B"/>
    <w:rsid w:val="00C9346D"/>
    <w:rsid w:val="00C9548B"/>
    <w:rsid w:val="00C954A0"/>
    <w:rsid w:val="00C97D44"/>
    <w:rsid w:val="00CA1E77"/>
    <w:rsid w:val="00CA2154"/>
    <w:rsid w:val="00CA6D06"/>
    <w:rsid w:val="00CA76F5"/>
    <w:rsid w:val="00CB4EE2"/>
    <w:rsid w:val="00CB6F46"/>
    <w:rsid w:val="00CC0C49"/>
    <w:rsid w:val="00CC1AF3"/>
    <w:rsid w:val="00CC201C"/>
    <w:rsid w:val="00CC35EF"/>
    <w:rsid w:val="00CC3720"/>
    <w:rsid w:val="00CD1149"/>
    <w:rsid w:val="00CD1482"/>
    <w:rsid w:val="00CD6786"/>
    <w:rsid w:val="00CD6D16"/>
    <w:rsid w:val="00CD7E1E"/>
    <w:rsid w:val="00CE60A2"/>
    <w:rsid w:val="00CF108E"/>
    <w:rsid w:val="00CF433F"/>
    <w:rsid w:val="00CF4FD2"/>
    <w:rsid w:val="00D0433B"/>
    <w:rsid w:val="00D05521"/>
    <w:rsid w:val="00D1470F"/>
    <w:rsid w:val="00D17450"/>
    <w:rsid w:val="00D20931"/>
    <w:rsid w:val="00D2276C"/>
    <w:rsid w:val="00D2456D"/>
    <w:rsid w:val="00D24657"/>
    <w:rsid w:val="00D26674"/>
    <w:rsid w:val="00D35CE6"/>
    <w:rsid w:val="00D35D12"/>
    <w:rsid w:val="00D435AE"/>
    <w:rsid w:val="00D46153"/>
    <w:rsid w:val="00D46E19"/>
    <w:rsid w:val="00D51A70"/>
    <w:rsid w:val="00D51DE6"/>
    <w:rsid w:val="00D52A08"/>
    <w:rsid w:val="00D55AF4"/>
    <w:rsid w:val="00D6316A"/>
    <w:rsid w:val="00D72D51"/>
    <w:rsid w:val="00D74398"/>
    <w:rsid w:val="00D75171"/>
    <w:rsid w:val="00D83694"/>
    <w:rsid w:val="00D8533D"/>
    <w:rsid w:val="00D85E7F"/>
    <w:rsid w:val="00D912F4"/>
    <w:rsid w:val="00D931C8"/>
    <w:rsid w:val="00D943DC"/>
    <w:rsid w:val="00D94C91"/>
    <w:rsid w:val="00DA3325"/>
    <w:rsid w:val="00DA3F47"/>
    <w:rsid w:val="00DB0A85"/>
    <w:rsid w:val="00DB30CD"/>
    <w:rsid w:val="00DB34EA"/>
    <w:rsid w:val="00DB7AB4"/>
    <w:rsid w:val="00DC632D"/>
    <w:rsid w:val="00DC75FF"/>
    <w:rsid w:val="00DD16F6"/>
    <w:rsid w:val="00DD1CEC"/>
    <w:rsid w:val="00DD4084"/>
    <w:rsid w:val="00DD4213"/>
    <w:rsid w:val="00DE5D58"/>
    <w:rsid w:val="00DF040F"/>
    <w:rsid w:val="00DF14A9"/>
    <w:rsid w:val="00E039A7"/>
    <w:rsid w:val="00E0727B"/>
    <w:rsid w:val="00E11F0A"/>
    <w:rsid w:val="00E22E12"/>
    <w:rsid w:val="00E43193"/>
    <w:rsid w:val="00E43E15"/>
    <w:rsid w:val="00E50397"/>
    <w:rsid w:val="00E519DE"/>
    <w:rsid w:val="00E525CC"/>
    <w:rsid w:val="00E608ED"/>
    <w:rsid w:val="00E67090"/>
    <w:rsid w:val="00E74EAF"/>
    <w:rsid w:val="00E75742"/>
    <w:rsid w:val="00E7608A"/>
    <w:rsid w:val="00E816C0"/>
    <w:rsid w:val="00E83B59"/>
    <w:rsid w:val="00E84657"/>
    <w:rsid w:val="00E84999"/>
    <w:rsid w:val="00E86FEF"/>
    <w:rsid w:val="00E93354"/>
    <w:rsid w:val="00E966F1"/>
    <w:rsid w:val="00EA08F0"/>
    <w:rsid w:val="00EA27EA"/>
    <w:rsid w:val="00EA3096"/>
    <w:rsid w:val="00EA52BF"/>
    <w:rsid w:val="00EA5836"/>
    <w:rsid w:val="00EA73C4"/>
    <w:rsid w:val="00EB0069"/>
    <w:rsid w:val="00EB2C12"/>
    <w:rsid w:val="00EB7645"/>
    <w:rsid w:val="00EC6B8B"/>
    <w:rsid w:val="00ED19BA"/>
    <w:rsid w:val="00EE0D86"/>
    <w:rsid w:val="00EF2C7D"/>
    <w:rsid w:val="00EF3AFF"/>
    <w:rsid w:val="00EF5970"/>
    <w:rsid w:val="00F04BE6"/>
    <w:rsid w:val="00F1374A"/>
    <w:rsid w:val="00F30926"/>
    <w:rsid w:val="00F31C7D"/>
    <w:rsid w:val="00F32F51"/>
    <w:rsid w:val="00F33130"/>
    <w:rsid w:val="00F352A4"/>
    <w:rsid w:val="00F379B7"/>
    <w:rsid w:val="00F40195"/>
    <w:rsid w:val="00F4022B"/>
    <w:rsid w:val="00F41762"/>
    <w:rsid w:val="00F42DAD"/>
    <w:rsid w:val="00F42FEE"/>
    <w:rsid w:val="00F432F7"/>
    <w:rsid w:val="00F4734E"/>
    <w:rsid w:val="00F51077"/>
    <w:rsid w:val="00F519C4"/>
    <w:rsid w:val="00F51D14"/>
    <w:rsid w:val="00F53BF2"/>
    <w:rsid w:val="00F53EC5"/>
    <w:rsid w:val="00F56F50"/>
    <w:rsid w:val="00F57DF6"/>
    <w:rsid w:val="00F60A30"/>
    <w:rsid w:val="00F610A6"/>
    <w:rsid w:val="00F610DA"/>
    <w:rsid w:val="00F621A8"/>
    <w:rsid w:val="00F6645A"/>
    <w:rsid w:val="00F72135"/>
    <w:rsid w:val="00F72840"/>
    <w:rsid w:val="00F731B2"/>
    <w:rsid w:val="00F77BC1"/>
    <w:rsid w:val="00F81D94"/>
    <w:rsid w:val="00F82B56"/>
    <w:rsid w:val="00F87024"/>
    <w:rsid w:val="00F92DD3"/>
    <w:rsid w:val="00F94E1A"/>
    <w:rsid w:val="00F95DFC"/>
    <w:rsid w:val="00F960DA"/>
    <w:rsid w:val="00F968CE"/>
    <w:rsid w:val="00FA7D52"/>
    <w:rsid w:val="00FB117A"/>
    <w:rsid w:val="00FC0ECB"/>
    <w:rsid w:val="00FC6A51"/>
    <w:rsid w:val="00FD0E38"/>
    <w:rsid w:val="00FD70CC"/>
    <w:rsid w:val="00FD78C7"/>
    <w:rsid w:val="00FE2BFE"/>
    <w:rsid w:val="00FE3E40"/>
    <w:rsid w:val="00FE6F52"/>
    <w:rsid w:val="00FF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79B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72D51"/>
    <w:pPr>
      <w:shd w:val="clear" w:color="auto" w:fill="000080"/>
    </w:pPr>
    <w:rPr>
      <w:rFonts w:ascii="Tahoma" w:hAnsi="Tahoma" w:cs="Tahoma"/>
    </w:rPr>
  </w:style>
  <w:style w:type="paragraph" w:customStyle="1" w:styleId="123">
    <w:name w:val="123"/>
    <w:rsid w:val="00063F55"/>
    <w:pPr>
      <w:overflowPunct w:val="0"/>
      <w:autoSpaceDE w:val="0"/>
      <w:autoSpaceDN w:val="0"/>
      <w:adjustRightInd w:val="0"/>
      <w:textAlignment w:val="baseline"/>
    </w:pPr>
    <w:rPr>
      <w:rFonts w:ascii="HebarU" w:hAnsi="HebarU"/>
      <w:sz w:val="28"/>
    </w:rPr>
  </w:style>
  <w:style w:type="paragraph" w:styleId="a4">
    <w:name w:val="Balloon Text"/>
    <w:basedOn w:val="a"/>
    <w:semiHidden/>
    <w:rsid w:val="003A48E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E6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AF3105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AF3105"/>
  </w:style>
  <w:style w:type="paragraph" w:styleId="a8">
    <w:name w:val="List Paragraph"/>
    <w:basedOn w:val="a"/>
    <w:uiPriority w:val="34"/>
    <w:qFormat/>
    <w:rsid w:val="00713A40"/>
    <w:pPr>
      <w:ind w:left="720"/>
      <w:contextualSpacing/>
    </w:pPr>
  </w:style>
  <w:style w:type="paragraph" w:customStyle="1" w:styleId="Default">
    <w:name w:val="Default"/>
    <w:rsid w:val="000551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666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F763A-C24C-4506-AC20-E7EFBB4CC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666.dot</Template>
  <TotalTime>2679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О Б Я С Н И Т Е Л Н А      З А П И С К А   </vt:lpstr>
      <vt:lpstr>                      О Б Я С Н И Т Е Л Н А      З А П И С К А   </vt:lpstr>
    </vt:vector>
  </TitlesOfParts>
  <Company> 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О Б Я С Н И Т Е Л Н А      З А П И С К А   </dc:title>
  <dc:subject/>
  <dc:creator>*</dc:creator>
  <cp:keywords/>
  <dc:description/>
  <cp:lastModifiedBy>kalinka</cp:lastModifiedBy>
  <cp:revision>48</cp:revision>
  <cp:lastPrinted>2025-04-22T05:59:00Z</cp:lastPrinted>
  <dcterms:created xsi:type="dcterms:W3CDTF">2017-02-14T06:37:00Z</dcterms:created>
  <dcterms:modified xsi:type="dcterms:W3CDTF">2025-04-22T06:26:00Z</dcterms:modified>
</cp:coreProperties>
</file>